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3E309694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06C1B0F0" w:rsidR="00A701DF" w:rsidRPr="0000384C" w:rsidRDefault="00A701DF" w:rsidP="00523C47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23C47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523C4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501BA9F9" w:rsidR="00A701DF" w:rsidRPr="0000384C" w:rsidRDefault="00A701DF" w:rsidP="000D07B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D07B2">
              <w:rPr>
                <w:sz w:val="28"/>
                <w:szCs w:val="28"/>
              </w:rPr>
              <w:t>40</w:t>
            </w:r>
            <w:r w:rsidR="00DF5216">
              <w:rPr>
                <w:sz w:val="28"/>
                <w:szCs w:val="28"/>
              </w:rPr>
              <w:t>-</w:t>
            </w:r>
            <w:r w:rsidR="0005031D">
              <w:rPr>
                <w:sz w:val="28"/>
                <w:szCs w:val="28"/>
              </w:rPr>
              <w:t>1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42EA3C63" w14:textId="36DAE8F1" w:rsidR="0022155B" w:rsidRPr="00293B12" w:rsidRDefault="0022155B" w:rsidP="0022155B">
      <w:pPr>
        <w:ind w:firstLine="708"/>
        <w:jc w:val="both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О</w:t>
      </w:r>
      <w:r w:rsidR="00B1567E" w:rsidRPr="00293B12">
        <w:rPr>
          <w:b/>
          <w:sz w:val="26"/>
          <w:szCs w:val="26"/>
        </w:rPr>
        <w:t>б итогах</w:t>
      </w:r>
      <w:r w:rsidRPr="00293B12">
        <w:rPr>
          <w:b/>
          <w:sz w:val="26"/>
          <w:szCs w:val="26"/>
        </w:rPr>
        <w:t xml:space="preserve"> смотра самодеятельного художественного творчества работников системы образования города Курска в 202</w:t>
      </w:r>
      <w:r w:rsidR="00523C47" w:rsidRPr="00293B12">
        <w:rPr>
          <w:b/>
          <w:sz w:val="26"/>
          <w:szCs w:val="26"/>
        </w:rPr>
        <w:t>4</w:t>
      </w:r>
      <w:r w:rsidRPr="00293B12">
        <w:rPr>
          <w:b/>
          <w:sz w:val="26"/>
          <w:szCs w:val="26"/>
        </w:rPr>
        <w:t xml:space="preserve"> году «</w:t>
      </w:r>
      <w:r w:rsidR="00523C47" w:rsidRPr="00293B12">
        <w:rPr>
          <w:b/>
          <w:sz w:val="26"/>
          <w:szCs w:val="26"/>
        </w:rPr>
        <w:t>Портрет семьи в интерьере времени</w:t>
      </w:r>
      <w:r w:rsidRPr="00293B12">
        <w:rPr>
          <w:b/>
          <w:sz w:val="26"/>
          <w:szCs w:val="26"/>
        </w:rPr>
        <w:t>»</w:t>
      </w:r>
      <w:r w:rsidR="00B1567E" w:rsidRPr="00293B12">
        <w:rPr>
          <w:b/>
          <w:sz w:val="26"/>
          <w:szCs w:val="26"/>
        </w:rPr>
        <w:t>.</w:t>
      </w:r>
    </w:p>
    <w:p w14:paraId="1A4244E1" w14:textId="2C171902" w:rsidR="008C37D7" w:rsidRPr="00293B12" w:rsidRDefault="0022155B" w:rsidP="00093D53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293B12">
        <w:rPr>
          <w:bCs/>
          <w:sz w:val="26"/>
          <w:szCs w:val="26"/>
        </w:rPr>
        <w:t>М.В. Боева, председатель горкома Профсоюза</w:t>
      </w:r>
    </w:p>
    <w:p w14:paraId="26B878B9" w14:textId="77777777" w:rsidR="0022155B" w:rsidRPr="00293B12" w:rsidRDefault="0022155B" w:rsidP="00093D53">
      <w:pPr>
        <w:suppressAutoHyphens/>
        <w:ind w:firstLine="708"/>
        <w:jc w:val="center"/>
        <w:rPr>
          <w:b/>
          <w:color w:val="000000" w:themeColor="text1"/>
          <w:sz w:val="26"/>
          <w:szCs w:val="26"/>
        </w:rPr>
      </w:pPr>
    </w:p>
    <w:p w14:paraId="68ABD22A" w14:textId="77777777" w:rsidR="00523C47" w:rsidRPr="00293B12" w:rsidRDefault="00523C47" w:rsidP="00523C47">
      <w:pPr>
        <w:ind w:firstLine="708"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2 и 3 апреля 2024 года в МБУ ДО «Дворец пионеров и школьников г. Курска» прошел в режиме онлайн смотр самодеятельного художественного творчества работников системы образования города Курска </w:t>
      </w:r>
      <w:r w:rsidRPr="00293B12">
        <w:rPr>
          <w:bCs/>
          <w:sz w:val="26"/>
          <w:szCs w:val="26"/>
        </w:rPr>
        <w:t xml:space="preserve">(далее - Смотр) </w:t>
      </w:r>
      <w:r w:rsidRPr="00293B12">
        <w:rPr>
          <w:sz w:val="26"/>
          <w:szCs w:val="26"/>
        </w:rPr>
        <w:t xml:space="preserve">на основании утвержденного совместно с комитетом образования города Курска Положения. </w:t>
      </w:r>
    </w:p>
    <w:p w14:paraId="22AA8461" w14:textId="26A2666F" w:rsidR="00523C47" w:rsidRPr="00293B12" w:rsidRDefault="00523C47" w:rsidP="00523C47">
      <w:pPr>
        <w:ind w:firstLine="708"/>
        <w:jc w:val="both"/>
        <w:rPr>
          <w:sz w:val="26"/>
          <w:szCs w:val="26"/>
        </w:rPr>
      </w:pPr>
      <w:r w:rsidRPr="00293B12">
        <w:rPr>
          <w:bCs/>
          <w:sz w:val="26"/>
          <w:szCs w:val="26"/>
        </w:rPr>
        <w:t xml:space="preserve">Смотр </w:t>
      </w:r>
      <w:r w:rsidRPr="00293B12">
        <w:rPr>
          <w:sz w:val="26"/>
          <w:szCs w:val="26"/>
        </w:rPr>
        <w:t xml:space="preserve">в 2024 году посвящён </w:t>
      </w:r>
      <w:r w:rsidRPr="00293B12">
        <w:rPr>
          <w:color w:val="212529"/>
          <w:sz w:val="26"/>
          <w:szCs w:val="26"/>
          <w:shd w:val="clear" w:color="auto" w:fill="FFFFFF"/>
        </w:rPr>
        <w:t>Году семьи</w:t>
      </w:r>
      <w:r w:rsidRPr="00293B12">
        <w:rPr>
          <w:sz w:val="26"/>
          <w:szCs w:val="26"/>
        </w:rPr>
        <w:t>, объявленному Президентом Российской Федерации В.В. Путиным, Году организационно – кадрового единства, объявленному в Общероссийском Профсоюзе образования. Тема смотра «Вершат историю горящие сердца».</w:t>
      </w:r>
    </w:p>
    <w:p w14:paraId="02A53F08" w14:textId="3952AA48" w:rsidR="00523C47" w:rsidRPr="00293B12" w:rsidRDefault="00523C47" w:rsidP="00523C47">
      <w:pPr>
        <w:ind w:firstLine="708"/>
        <w:jc w:val="both"/>
        <w:rPr>
          <w:sz w:val="26"/>
          <w:szCs w:val="26"/>
          <w:lang w:eastAsia="ar-SA"/>
        </w:rPr>
      </w:pPr>
      <w:bookmarkStart w:id="0" w:name="_Hlk164241574"/>
      <w:r w:rsidRPr="00293B12">
        <w:rPr>
          <w:sz w:val="26"/>
          <w:szCs w:val="26"/>
          <w:lang w:eastAsia="ar-SA"/>
        </w:rPr>
        <w:t xml:space="preserve">В Смотре приняли участие </w:t>
      </w:r>
      <w:r w:rsidRPr="00293B12">
        <w:rPr>
          <w:b/>
          <w:sz w:val="26"/>
          <w:szCs w:val="26"/>
          <w:lang w:eastAsia="ar-SA"/>
        </w:rPr>
        <w:t>13</w:t>
      </w:r>
      <w:r w:rsidR="00446FBD">
        <w:rPr>
          <w:b/>
          <w:sz w:val="26"/>
          <w:szCs w:val="26"/>
          <w:lang w:eastAsia="ar-SA"/>
        </w:rPr>
        <w:t>6</w:t>
      </w:r>
      <w:r w:rsidRPr="00293B12">
        <w:rPr>
          <w:sz w:val="26"/>
          <w:szCs w:val="26"/>
          <w:lang w:eastAsia="ar-SA"/>
        </w:rPr>
        <w:t xml:space="preserve"> образовательных организаций, в прошлом году – 159 ОУ. Из них: </w:t>
      </w:r>
    </w:p>
    <w:p w14:paraId="186FB574" w14:textId="4FB94BE0" w:rsidR="00523C47" w:rsidRPr="00293B12" w:rsidRDefault="00523C47" w:rsidP="00523C47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t xml:space="preserve">- </w:t>
      </w:r>
      <w:r w:rsidRPr="00293B12">
        <w:rPr>
          <w:b/>
          <w:sz w:val="26"/>
          <w:szCs w:val="26"/>
          <w:lang w:eastAsia="ar-SA"/>
        </w:rPr>
        <w:t>7</w:t>
      </w:r>
      <w:r w:rsidR="00446FBD">
        <w:rPr>
          <w:b/>
          <w:sz w:val="26"/>
          <w:szCs w:val="26"/>
          <w:lang w:eastAsia="ar-SA"/>
        </w:rPr>
        <w:t>9</w:t>
      </w:r>
      <w:r w:rsidRPr="00293B12">
        <w:rPr>
          <w:sz w:val="26"/>
          <w:szCs w:val="26"/>
          <w:lang w:eastAsia="ar-SA"/>
        </w:rPr>
        <w:t xml:space="preserve"> муниципальных бюджетных дошкольных образовательных учреждений: ДОУ №№ 1, 3, 4, 5, 6, 7, 8, 9, 10, 12, 14, 15, 16, 17, 18, 19, 20, 21, 23, 31, 33, 37, 40, 48, 50, 54, 57, 62, 67, 69, 70, 71, 72, 76, 77, 78, 79, 80, 81, 82, 83, 84, 85, 86, 87, 88, 91, 92, 93, 95, 96, 97, 98, 99, </w:t>
      </w:r>
      <w:r w:rsidR="00446FBD">
        <w:rPr>
          <w:sz w:val="26"/>
          <w:szCs w:val="26"/>
          <w:lang w:eastAsia="ar-SA"/>
        </w:rPr>
        <w:t xml:space="preserve">102, </w:t>
      </w:r>
      <w:r w:rsidRPr="00293B12">
        <w:rPr>
          <w:sz w:val="26"/>
          <w:szCs w:val="26"/>
          <w:lang w:eastAsia="ar-SA"/>
        </w:rPr>
        <w:t xml:space="preserve">103, 104, 105, 107, 108, 110, 112, 113, 115, 116, 117, 119, 120, 121, 122, 123, 124, 126, 127, 128, </w:t>
      </w:r>
      <w:r w:rsidR="00446FBD">
        <w:rPr>
          <w:sz w:val="26"/>
          <w:szCs w:val="26"/>
          <w:lang w:eastAsia="ar-SA"/>
        </w:rPr>
        <w:t xml:space="preserve">129, </w:t>
      </w:r>
      <w:r w:rsidRPr="00293B12">
        <w:rPr>
          <w:sz w:val="26"/>
          <w:szCs w:val="26"/>
          <w:lang w:eastAsia="ar-SA"/>
        </w:rPr>
        <w:t>130, 131, 135;</w:t>
      </w:r>
    </w:p>
    <w:p w14:paraId="1090E8AE" w14:textId="77777777" w:rsidR="00523C47" w:rsidRPr="00293B12" w:rsidRDefault="00523C47" w:rsidP="00523C47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b/>
          <w:sz w:val="26"/>
          <w:szCs w:val="26"/>
          <w:lang w:eastAsia="ar-SA"/>
        </w:rPr>
        <w:t xml:space="preserve">- 51 </w:t>
      </w:r>
      <w:r w:rsidRPr="00293B12">
        <w:rPr>
          <w:sz w:val="26"/>
          <w:szCs w:val="26"/>
          <w:lang w:eastAsia="ar-SA"/>
        </w:rPr>
        <w:t>муниципальных бюджетных общеобразовательных учреждений: СОШ:  2, 3, 5, 7, 8, 9, 10, 11, 12, 13, 14, 15, 17, 20, 28, 29, 30, 32, 33, 34, 35, 36, 37, 39, 40, 43, 45, 46, 47, 48, 49, 50, 51, 52, 53, 55, 56, 57, 58, 59, 60, 61, 62, гимназия 4, гимназия 44, гимназия 63, гимназия 25, лицей 6, лицей 21 и областные государственные учреждения: лицей-интернат № 1, школа-интернат № 2.</w:t>
      </w:r>
    </w:p>
    <w:p w14:paraId="223B14E8" w14:textId="77777777" w:rsidR="00523C47" w:rsidRPr="00293B12" w:rsidRDefault="00523C47" w:rsidP="00523C47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b/>
          <w:sz w:val="26"/>
          <w:szCs w:val="26"/>
          <w:lang w:eastAsia="ar-SA"/>
        </w:rPr>
        <w:t xml:space="preserve">6 </w:t>
      </w:r>
      <w:r w:rsidRPr="00293B12">
        <w:rPr>
          <w:sz w:val="26"/>
          <w:szCs w:val="26"/>
          <w:lang w:eastAsia="ar-SA"/>
        </w:rPr>
        <w:t>муниципальных бюджетных учреждений дополнительного образования: «Дворец пионеров и школьников г. Курска», «Дворец детского творчества», «Дом детского творчества Железнодорожного округа», «Центр детского творчества», «Дом искусств «Ритм», «Центр «Оберег».</w:t>
      </w:r>
    </w:p>
    <w:bookmarkEnd w:id="0"/>
    <w:p w14:paraId="4F9DDCE0" w14:textId="77777777" w:rsidR="00523C47" w:rsidRPr="00293B12" w:rsidRDefault="00523C47" w:rsidP="00523C47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>Члены жюри просмотрели и проанализировали номера самодеятельного художественного творчества, коллективные композиции, представленные образовательными учреждениями.</w:t>
      </w:r>
    </w:p>
    <w:p w14:paraId="5C278A35" w14:textId="33E68EFB" w:rsidR="006C2B18" w:rsidRPr="00293B12" w:rsidRDefault="006C2B18" w:rsidP="006C2B18">
      <w:pPr>
        <w:widowControl w:val="0"/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293B12">
        <w:rPr>
          <w:bCs/>
          <w:sz w:val="26"/>
          <w:szCs w:val="26"/>
        </w:rPr>
        <w:t>Жюри подвело итоги (протокол от 0</w:t>
      </w:r>
      <w:r w:rsidR="00523C47" w:rsidRPr="00293B12">
        <w:rPr>
          <w:bCs/>
          <w:sz w:val="26"/>
          <w:szCs w:val="26"/>
        </w:rPr>
        <w:t>3</w:t>
      </w:r>
      <w:r w:rsidRPr="00293B12">
        <w:rPr>
          <w:bCs/>
          <w:sz w:val="26"/>
          <w:szCs w:val="26"/>
        </w:rPr>
        <w:t>.0</w:t>
      </w:r>
      <w:r w:rsidR="00523C47" w:rsidRPr="00293B12">
        <w:rPr>
          <w:bCs/>
          <w:sz w:val="26"/>
          <w:szCs w:val="26"/>
        </w:rPr>
        <w:t>4</w:t>
      </w:r>
      <w:r w:rsidRPr="00293B12">
        <w:rPr>
          <w:bCs/>
          <w:sz w:val="26"/>
          <w:szCs w:val="26"/>
        </w:rPr>
        <w:t>.202</w:t>
      </w:r>
      <w:r w:rsidR="00523C47" w:rsidRPr="00293B12">
        <w:rPr>
          <w:bCs/>
          <w:sz w:val="26"/>
          <w:szCs w:val="26"/>
        </w:rPr>
        <w:t>4</w:t>
      </w:r>
      <w:r w:rsidRPr="00293B12">
        <w:rPr>
          <w:bCs/>
          <w:sz w:val="26"/>
          <w:szCs w:val="26"/>
        </w:rPr>
        <w:t xml:space="preserve"> г.</w:t>
      </w:r>
      <w:r w:rsidR="007F4DBB" w:rsidRPr="00293B12">
        <w:rPr>
          <w:bCs/>
          <w:sz w:val="26"/>
          <w:szCs w:val="26"/>
        </w:rPr>
        <w:t xml:space="preserve"> прилагается</w:t>
      </w:r>
      <w:r w:rsidRPr="00293B12">
        <w:rPr>
          <w:bCs/>
          <w:sz w:val="26"/>
          <w:szCs w:val="26"/>
        </w:rPr>
        <w:t xml:space="preserve">). </w:t>
      </w:r>
    </w:p>
    <w:p w14:paraId="73EE03DE" w14:textId="6075CD0B" w:rsidR="006C2B18" w:rsidRPr="00293B12" w:rsidRDefault="006C2B18" w:rsidP="006C2B18">
      <w:pPr>
        <w:widowControl w:val="0"/>
        <w:spacing w:line="226" w:lineRule="auto"/>
        <w:ind w:firstLine="709"/>
        <w:contextualSpacing/>
        <w:jc w:val="both"/>
        <w:rPr>
          <w:bCs/>
          <w:sz w:val="26"/>
          <w:szCs w:val="26"/>
        </w:rPr>
      </w:pPr>
      <w:r w:rsidRPr="00293B12">
        <w:rPr>
          <w:sz w:val="26"/>
          <w:szCs w:val="26"/>
        </w:rPr>
        <w:t>На основании Положения о проведении смотра самодеятельного художественного творчества работников системы образования города Курска в 202</w:t>
      </w:r>
      <w:r w:rsidR="00523C47" w:rsidRPr="00293B12">
        <w:rPr>
          <w:sz w:val="26"/>
          <w:szCs w:val="26"/>
        </w:rPr>
        <w:t>4</w:t>
      </w:r>
      <w:r w:rsidRPr="00293B12">
        <w:rPr>
          <w:sz w:val="26"/>
          <w:szCs w:val="26"/>
        </w:rPr>
        <w:t xml:space="preserve"> году, протокола по итогам </w:t>
      </w:r>
      <w:r w:rsidRPr="00293B12">
        <w:rPr>
          <w:bCs/>
          <w:sz w:val="26"/>
          <w:szCs w:val="26"/>
        </w:rPr>
        <w:t xml:space="preserve">Смотра </w:t>
      </w:r>
    </w:p>
    <w:p w14:paraId="760E3138" w14:textId="77777777" w:rsidR="000E75DC" w:rsidRDefault="000E75DC" w:rsidP="006C2B18">
      <w:pPr>
        <w:suppressAutoHyphens/>
        <w:ind w:firstLine="708"/>
        <w:jc w:val="center"/>
        <w:rPr>
          <w:b/>
          <w:color w:val="000000" w:themeColor="text1"/>
          <w:sz w:val="26"/>
          <w:szCs w:val="26"/>
        </w:rPr>
      </w:pPr>
    </w:p>
    <w:p w14:paraId="0D175C14" w14:textId="6FDFC179" w:rsidR="006C2B18" w:rsidRPr="00293B12" w:rsidRDefault="006C2B18" w:rsidP="006C2B18">
      <w:pPr>
        <w:suppressAutoHyphens/>
        <w:ind w:firstLine="708"/>
        <w:jc w:val="center"/>
        <w:rPr>
          <w:b/>
          <w:color w:val="000000" w:themeColor="text1"/>
          <w:sz w:val="26"/>
          <w:szCs w:val="26"/>
        </w:rPr>
      </w:pPr>
      <w:r w:rsidRPr="00293B12">
        <w:rPr>
          <w:b/>
          <w:color w:val="000000" w:themeColor="text1"/>
          <w:sz w:val="26"/>
          <w:szCs w:val="26"/>
        </w:rPr>
        <w:lastRenderedPageBreak/>
        <w:t>Президиум горкома Профсоюза</w:t>
      </w:r>
    </w:p>
    <w:p w14:paraId="54342BA1" w14:textId="77777777" w:rsidR="006C2B18" w:rsidRPr="00293B12" w:rsidRDefault="006C2B18" w:rsidP="006C2B18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293B12">
        <w:rPr>
          <w:b/>
          <w:color w:val="000000" w:themeColor="text1"/>
          <w:sz w:val="26"/>
          <w:szCs w:val="26"/>
        </w:rPr>
        <w:t>ПОСТАНОВЛЯЕТ</w:t>
      </w:r>
      <w:r w:rsidRPr="00293B12">
        <w:rPr>
          <w:color w:val="000000" w:themeColor="text1"/>
          <w:sz w:val="26"/>
          <w:szCs w:val="26"/>
        </w:rPr>
        <w:t xml:space="preserve">: </w:t>
      </w:r>
    </w:p>
    <w:p w14:paraId="707A9A73" w14:textId="0D5E20F8" w:rsidR="006C2B18" w:rsidRPr="00293B12" w:rsidRDefault="006C2B18" w:rsidP="00B1567E">
      <w:pPr>
        <w:pStyle w:val="a9"/>
        <w:suppressAutoHyphens/>
        <w:ind w:left="0" w:firstLine="709"/>
        <w:jc w:val="both"/>
        <w:rPr>
          <w:color w:val="000000" w:themeColor="text1"/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 xml:space="preserve">1. Утвердить прилагаемый протокол заседания жюри по итогам Смотра от </w:t>
      </w:r>
      <w:r w:rsidR="00523C47" w:rsidRPr="00293B12">
        <w:rPr>
          <w:color w:val="000000" w:themeColor="text1"/>
          <w:sz w:val="26"/>
          <w:szCs w:val="26"/>
        </w:rPr>
        <w:t>03</w:t>
      </w:r>
      <w:r w:rsidRPr="00293B12">
        <w:rPr>
          <w:color w:val="000000" w:themeColor="text1"/>
          <w:sz w:val="26"/>
          <w:szCs w:val="26"/>
        </w:rPr>
        <w:t>.0</w:t>
      </w:r>
      <w:r w:rsidR="00523C47" w:rsidRPr="00293B12">
        <w:rPr>
          <w:color w:val="000000" w:themeColor="text1"/>
          <w:sz w:val="26"/>
          <w:szCs w:val="26"/>
        </w:rPr>
        <w:t>4</w:t>
      </w:r>
      <w:r w:rsidRPr="00293B12">
        <w:rPr>
          <w:color w:val="000000" w:themeColor="text1"/>
          <w:sz w:val="26"/>
          <w:szCs w:val="26"/>
        </w:rPr>
        <w:t>.202</w:t>
      </w:r>
      <w:r w:rsidR="00523C47" w:rsidRPr="00293B12">
        <w:rPr>
          <w:color w:val="000000" w:themeColor="text1"/>
          <w:sz w:val="26"/>
          <w:szCs w:val="26"/>
        </w:rPr>
        <w:t xml:space="preserve">4 </w:t>
      </w:r>
      <w:r w:rsidRPr="00293B12">
        <w:rPr>
          <w:color w:val="000000" w:themeColor="text1"/>
          <w:sz w:val="26"/>
          <w:szCs w:val="26"/>
        </w:rPr>
        <w:t xml:space="preserve">г. </w:t>
      </w:r>
    </w:p>
    <w:p w14:paraId="2A841B40" w14:textId="60DE90B3" w:rsidR="006C2B18" w:rsidRPr="00293B12" w:rsidRDefault="006C2B18" w:rsidP="00B1567E">
      <w:pPr>
        <w:pStyle w:val="a9"/>
        <w:ind w:left="0" w:firstLine="709"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2. Наградить Лауреатов </w:t>
      </w:r>
      <w:r w:rsidRPr="00293B12">
        <w:rPr>
          <w:sz w:val="26"/>
          <w:szCs w:val="26"/>
          <w:lang w:val="en-US"/>
        </w:rPr>
        <w:t>I</w:t>
      </w:r>
      <w:r w:rsidRPr="00293B12">
        <w:rPr>
          <w:sz w:val="26"/>
          <w:szCs w:val="26"/>
        </w:rPr>
        <w:t xml:space="preserve">, </w:t>
      </w:r>
      <w:r w:rsidRPr="00293B12">
        <w:rPr>
          <w:sz w:val="26"/>
          <w:szCs w:val="26"/>
          <w:lang w:val="en-US"/>
        </w:rPr>
        <w:t>II</w:t>
      </w:r>
      <w:r w:rsidRPr="00293B12">
        <w:rPr>
          <w:sz w:val="26"/>
          <w:szCs w:val="26"/>
        </w:rPr>
        <w:t xml:space="preserve"> и </w:t>
      </w:r>
      <w:r w:rsidRPr="00293B12">
        <w:rPr>
          <w:sz w:val="26"/>
          <w:szCs w:val="26"/>
          <w:lang w:val="en-US"/>
        </w:rPr>
        <w:t>III</w:t>
      </w:r>
      <w:r w:rsidRPr="00293B12">
        <w:rPr>
          <w:sz w:val="26"/>
          <w:szCs w:val="26"/>
        </w:rPr>
        <w:t xml:space="preserve"> степени </w:t>
      </w:r>
      <w:r w:rsidR="00523C47" w:rsidRPr="00293B12">
        <w:rPr>
          <w:sz w:val="26"/>
          <w:szCs w:val="26"/>
        </w:rPr>
        <w:t>статуэтками</w:t>
      </w:r>
      <w:r w:rsidRPr="00293B12">
        <w:rPr>
          <w:sz w:val="26"/>
          <w:szCs w:val="26"/>
        </w:rPr>
        <w:t xml:space="preserve"> и дипломами. </w:t>
      </w:r>
    </w:p>
    <w:p w14:paraId="3397DB0E" w14:textId="3D3F363D" w:rsidR="008D3783" w:rsidRPr="00293B12" w:rsidRDefault="00980EF5" w:rsidP="008D3783">
      <w:pPr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3. Провести заключительный </w:t>
      </w:r>
      <w:r w:rsidR="00523C47" w:rsidRPr="00293B12">
        <w:rPr>
          <w:sz w:val="26"/>
          <w:szCs w:val="26"/>
        </w:rPr>
        <w:t xml:space="preserve">гала - </w:t>
      </w:r>
      <w:r w:rsidRPr="00293B12">
        <w:rPr>
          <w:sz w:val="26"/>
          <w:szCs w:val="26"/>
        </w:rPr>
        <w:t xml:space="preserve">концерт </w:t>
      </w:r>
      <w:r w:rsidR="008D3783" w:rsidRPr="00293B12">
        <w:rPr>
          <w:sz w:val="26"/>
          <w:szCs w:val="26"/>
        </w:rPr>
        <w:t xml:space="preserve">и церемонию награждения победителей Смотра </w:t>
      </w:r>
      <w:bookmarkStart w:id="1" w:name="_Hlk65590678"/>
      <w:r w:rsidR="008D3783" w:rsidRPr="00293B12">
        <w:rPr>
          <w:sz w:val="26"/>
          <w:szCs w:val="26"/>
        </w:rPr>
        <w:t>«</w:t>
      </w:r>
      <w:r w:rsidR="00523C47" w:rsidRPr="00293B12">
        <w:rPr>
          <w:sz w:val="26"/>
          <w:szCs w:val="26"/>
        </w:rPr>
        <w:t>Портрет семьи в интерьере времени</w:t>
      </w:r>
      <w:r w:rsidR="008D3783" w:rsidRPr="00293B12">
        <w:rPr>
          <w:sz w:val="26"/>
          <w:szCs w:val="26"/>
        </w:rPr>
        <w:t>»</w:t>
      </w:r>
      <w:bookmarkEnd w:id="1"/>
      <w:r w:rsidR="008D3783" w:rsidRPr="00293B12">
        <w:rPr>
          <w:sz w:val="26"/>
          <w:szCs w:val="26"/>
        </w:rPr>
        <w:t xml:space="preserve">, посвященного Году </w:t>
      </w:r>
      <w:r w:rsidR="00523C47" w:rsidRPr="00293B12">
        <w:rPr>
          <w:sz w:val="26"/>
          <w:szCs w:val="26"/>
        </w:rPr>
        <w:t>семьи и Году организационно – кадрового единства в Профсоюзе</w:t>
      </w:r>
      <w:r w:rsidR="008D3783" w:rsidRPr="00293B12">
        <w:rPr>
          <w:sz w:val="26"/>
          <w:szCs w:val="26"/>
        </w:rPr>
        <w:t xml:space="preserve">, </w:t>
      </w:r>
      <w:r w:rsidR="00523C47" w:rsidRPr="00293B12">
        <w:rPr>
          <w:sz w:val="26"/>
          <w:szCs w:val="26"/>
        </w:rPr>
        <w:t>18</w:t>
      </w:r>
      <w:r w:rsidR="008D3783" w:rsidRPr="00293B12">
        <w:rPr>
          <w:sz w:val="26"/>
          <w:szCs w:val="26"/>
        </w:rPr>
        <w:t xml:space="preserve"> апреля 202</w:t>
      </w:r>
      <w:r w:rsidR="00523C47" w:rsidRPr="00293B12">
        <w:rPr>
          <w:sz w:val="26"/>
          <w:szCs w:val="26"/>
        </w:rPr>
        <w:t>4</w:t>
      </w:r>
      <w:r w:rsidR="008D3783" w:rsidRPr="00293B12">
        <w:rPr>
          <w:sz w:val="26"/>
          <w:szCs w:val="26"/>
        </w:rPr>
        <w:t xml:space="preserve"> года на базе МБУ</w:t>
      </w:r>
      <w:r w:rsidR="00523C47" w:rsidRPr="00293B12">
        <w:rPr>
          <w:sz w:val="26"/>
          <w:szCs w:val="26"/>
        </w:rPr>
        <w:t xml:space="preserve"> </w:t>
      </w:r>
      <w:r w:rsidR="008D3783" w:rsidRPr="00293B12">
        <w:rPr>
          <w:sz w:val="26"/>
          <w:szCs w:val="26"/>
        </w:rPr>
        <w:t>ДО «Дворец пионеров и школьников г. Курска».</w:t>
      </w:r>
    </w:p>
    <w:p w14:paraId="52136D27" w14:textId="5C6BA0DD" w:rsidR="006C2B18" w:rsidRPr="00293B12" w:rsidRDefault="00523C47" w:rsidP="00B1567E">
      <w:pPr>
        <w:pStyle w:val="a9"/>
        <w:ind w:left="0" w:firstLine="709"/>
        <w:jc w:val="both"/>
        <w:rPr>
          <w:sz w:val="26"/>
          <w:szCs w:val="26"/>
        </w:rPr>
      </w:pPr>
      <w:r w:rsidRPr="00293B12">
        <w:rPr>
          <w:sz w:val="26"/>
          <w:szCs w:val="26"/>
        </w:rPr>
        <w:t>4</w:t>
      </w:r>
      <w:r w:rsidR="006C2B18" w:rsidRPr="00293B12">
        <w:rPr>
          <w:sz w:val="26"/>
          <w:szCs w:val="26"/>
        </w:rPr>
        <w:t>. Вручить дипломы за участие в Смотре коллективам образовательных организаций.</w:t>
      </w:r>
    </w:p>
    <w:p w14:paraId="3AB2C3EC" w14:textId="1864E880" w:rsidR="008D3783" w:rsidRPr="00293B12" w:rsidRDefault="00523C47" w:rsidP="00B1567E">
      <w:pPr>
        <w:pStyle w:val="a9"/>
        <w:ind w:left="0" w:firstLine="709"/>
        <w:jc w:val="both"/>
        <w:rPr>
          <w:sz w:val="26"/>
          <w:szCs w:val="26"/>
        </w:rPr>
      </w:pPr>
      <w:r w:rsidRPr="00293B12">
        <w:rPr>
          <w:sz w:val="26"/>
          <w:szCs w:val="26"/>
        </w:rPr>
        <w:t>5</w:t>
      </w:r>
      <w:r w:rsidR="008D3783" w:rsidRPr="00293B12">
        <w:rPr>
          <w:sz w:val="26"/>
          <w:szCs w:val="26"/>
        </w:rPr>
        <w:t xml:space="preserve">. Возложить ответственность за сценарий, подготовку и проведение заключительного концерта на заведующего отделом театрального воспитания, главного режиссера МБУДО «Дворец пионеров и школьников г. Курска» Н.Н. Столбову – </w:t>
      </w:r>
      <w:proofErr w:type="spellStart"/>
      <w:r w:rsidR="008D3783" w:rsidRPr="00293B12">
        <w:rPr>
          <w:sz w:val="26"/>
          <w:szCs w:val="26"/>
        </w:rPr>
        <w:t>Шкалину</w:t>
      </w:r>
      <w:proofErr w:type="spellEnd"/>
      <w:r w:rsidR="008D3783" w:rsidRPr="00293B12">
        <w:rPr>
          <w:sz w:val="26"/>
          <w:szCs w:val="26"/>
        </w:rPr>
        <w:t xml:space="preserve">. По завершении заключительного концерта </w:t>
      </w:r>
      <w:r w:rsidR="00A50DB8" w:rsidRPr="00293B12">
        <w:rPr>
          <w:sz w:val="26"/>
          <w:szCs w:val="26"/>
        </w:rPr>
        <w:t xml:space="preserve">из средств горкома профсоюза </w:t>
      </w:r>
      <w:r w:rsidR="008D3783" w:rsidRPr="00293B12">
        <w:rPr>
          <w:sz w:val="26"/>
          <w:szCs w:val="26"/>
        </w:rPr>
        <w:t xml:space="preserve">премировать Н.Н. Столбову – </w:t>
      </w:r>
      <w:proofErr w:type="spellStart"/>
      <w:r w:rsidR="008D3783" w:rsidRPr="00293B12">
        <w:rPr>
          <w:sz w:val="26"/>
          <w:szCs w:val="26"/>
        </w:rPr>
        <w:t>Шкалину</w:t>
      </w:r>
      <w:proofErr w:type="spellEnd"/>
      <w:r w:rsidR="00A50DB8" w:rsidRPr="00293B12">
        <w:rPr>
          <w:sz w:val="26"/>
          <w:szCs w:val="26"/>
        </w:rPr>
        <w:t xml:space="preserve"> в размере – 3 (три) тысячи рублей</w:t>
      </w:r>
      <w:r w:rsidR="00293B12" w:rsidRPr="00293B12">
        <w:rPr>
          <w:sz w:val="26"/>
          <w:szCs w:val="26"/>
        </w:rPr>
        <w:t xml:space="preserve"> за активную работу по подготовке и проведению Смотра</w:t>
      </w:r>
      <w:r w:rsidR="00A50DB8" w:rsidRPr="00293B12">
        <w:rPr>
          <w:sz w:val="26"/>
          <w:szCs w:val="26"/>
        </w:rPr>
        <w:t>.</w:t>
      </w:r>
    </w:p>
    <w:p w14:paraId="4E4F50B3" w14:textId="58E229EE" w:rsidR="006C2B18" w:rsidRPr="00293B12" w:rsidRDefault="00523C47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>6</w:t>
      </w:r>
      <w:r w:rsidR="006C2B18" w:rsidRPr="00293B12">
        <w:rPr>
          <w:sz w:val="26"/>
          <w:szCs w:val="26"/>
        </w:rPr>
        <w:t xml:space="preserve">. Главному бухгалтеру </w:t>
      </w:r>
      <w:proofErr w:type="spellStart"/>
      <w:r w:rsidR="006C2B18" w:rsidRPr="00293B12">
        <w:rPr>
          <w:sz w:val="26"/>
          <w:szCs w:val="26"/>
        </w:rPr>
        <w:t>Ковыневой</w:t>
      </w:r>
      <w:proofErr w:type="spellEnd"/>
      <w:r w:rsidR="006C2B18" w:rsidRPr="00293B12">
        <w:rPr>
          <w:sz w:val="26"/>
          <w:szCs w:val="26"/>
        </w:rPr>
        <w:t xml:space="preserve"> М.С. предусмотреть в Смете расходов Курской городской организации денежные средства для </w:t>
      </w:r>
      <w:r w:rsidR="00A50DB8" w:rsidRPr="00293B12">
        <w:rPr>
          <w:sz w:val="26"/>
          <w:szCs w:val="26"/>
        </w:rPr>
        <w:t xml:space="preserve">проведения заключительного концерта, </w:t>
      </w:r>
      <w:r w:rsidR="006C2B18" w:rsidRPr="00293B12">
        <w:rPr>
          <w:sz w:val="26"/>
          <w:szCs w:val="26"/>
        </w:rPr>
        <w:t>покупк</w:t>
      </w:r>
      <w:r w:rsidRPr="00293B12">
        <w:rPr>
          <w:sz w:val="26"/>
          <w:szCs w:val="26"/>
        </w:rPr>
        <w:t>у</w:t>
      </w:r>
      <w:r w:rsidR="006C2B18" w:rsidRPr="00293B12">
        <w:rPr>
          <w:sz w:val="26"/>
          <w:szCs w:val="26"/>
        </w:rPr>
        <w:t xml:space="preserve"> дипломов</w:t>
      </w:r>
      <w:r w:rsidR="008D3783" w:rsidRPr="00293B12">
        <w:rPr>
          <w:sz w:val="26"/>
          <w:szCs w:val="26"/>
        </w:rPr>
        <w:t xml:space="preserve">, </w:t>
      </w:r>
      <w:r w:rsidR="00A50DB8" w:rsidRPr="00293B12">
        <w:rPr>
          <w:sz w:val="26"/>
          <w:szCs w:val="26"/>
        </w:rPr>
        <w:t xml:space="preserve">кубков, </w:t>
      </w:r>
      <w:r w:rsidR="008D3783" w:rsidRPr="00293B12">
        <w:rPr>
          <w:sz w:val="26"/>
          <w:szCs w:val="26"/>
        </w:rPr>
        <w:t>рамок</w:t>
      </w:r>
      <w:r w:rsidR="00A50DB8" w:rsidRPr="00293B12">
        <w:rPr>
          <w:sz w:val="26"/>
          <w:szCs w:val="26"/>
        </w:rPr>
        <w:t xml:space="preserve"> (согласно Смете расходов)</w:t>
      </w:r>
      <w:r w:rsidR="006C2B18" w:rsidRPr="00293B12">
        <w:rPr>
          <w:sz w:val="26"/>
          <w:szCs w:val="26"/>
        </w:rPr>
        <w:t xml:space="preserve">. </w:t>
      </w:r>
    </w:p>
    <w:p w14:paraId="284075D1" w14:textId="7303973E" w:rsidR="007F4DBB" w:rsidRPr="00293B12" w:rsidRDefault="000A4801" w:rsidP="000A4801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sz w:val="28"/>
          <w:szCs w:val="28"/>
        </w:rPr>
        <w:t>7</w:t>
      </w:r>
      <w:r w:rsidRPr="00E8424B">
        <w:rPr>
          <w:sz w:val="28"/>
          <w:szCs w:val="28"/>
        </w:rPr>
        <w:t>. Контроль за выполнением настоящего постановления возложить на председателя горкома Профсоюза М.В. Боеву.</w:t>
      </w:r>
    </w:p>
    <w:p w14:paraId="5935BFBA" w14:textId="77777777" w:rsidR="00B1567E" w:rsidRPr="00293B12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3E2C3E79" w14:textId="77777777" w:rsidR="00B1567E" w:rsidRPr="00293B12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4A624A18" w14:textId="77777777" w:rsidR="00B1567E" w:rsidRPr="00293B12" w:rsidRDefault="00B1567E" w:rsidP="005B4FD5">
      <w:pPr>
        <w:shd w:val="clear" w:color="auto" w:fill="FFFFFF"/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2C1E5C8" w14:textId="42657C67" w:rsidR="005B4FD5" w:rsidRPr="00293B12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t>Председатель Курской городской</w:t>
      </w:r>
    </w:p>
    <w:p w14:paraId="1399261D" w14:textId="2EC0BEAF" w:rsidR="005B4FD5" w:rsidRPr="00293B12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t>организации Профсоюза</w:t>
      </w:r>
      <w:r w:rsidRPr="00293B12">
        <w:rPr>
          <w:sz w:val="26"/>
          <w:szCs w:val="26"/>
          <w:lang w:eastAsia="ar-SA"/>
        </w:rPr>
        <w:tab/>
        <w:t>М.В. Боева</w:t>
      </w:r>
    </w:p>
    <w:p w14:paraId="336007BB" w14:textId="061567B4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E3824E7" w14:textId="4AEC9AD1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1FC2927" w14:textId="71C3A637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9CC7F4B" w14:textId="353C4F11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65B20B87" w14:textId="7A711766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5F9BB0B2" w14:textId="72D67441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2836C86B" w14:textId="58B36C70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653EE09" w14:textId="0CDFB7F3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7DA08F4F" w14:textId="13A6C615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0009DB31" w14:textId="152A85D3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1B5CAAC6" w14:textId="4D103B20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02B9100C" w14:textId="10A95289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4AD011C3" w14:textId="2B4634F7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3F6ABA60" w14:textId="7C7CDC1F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5D159D00" w14:textId="6284AD39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16F64B8F" w14:textId="01BD7D5A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5D7E9559" w14:textId="5C346541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611D4B00" w14:textId="3BD3176A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4BEED384" w14:textId="77777777" w:rsidR="000E75DC" w:rsidRDefault="000E75DC" w:rsidP="00293B12">
      <w:pPr>
        <w:shd w:val="clear" w:color="auto" w:fill="FFFFFF"/>
        <w:tabs>
          <w:tab w:val="left" w:pos="8222"/>
        </w:tabs>
        <w:suppressAutoHyphens/>
        <w:ind w:firstLine="0"/>
        <w:jc w:val="right"/>
        <w:textAlignment w:val="baseline"/>
        <w:rPr>
          <w:sz w:val="26"/>
          <w:szCs w:val="26"/>
          <w:lang w:eastAsia="ar-SA"/>
        </w:rPr>
      </w:pPr>
    </w:p>
    <w:p w14:paraId="2DA3497C" w14:textId="77777777" w:rsidR="000E75DC" w:rsidRDefault="000E75DC" w:rsidP="00293B12">
      <w:pPr>
        <w:shd w:val="clear" w:color="auto" w:fill="FFFFFF"/>
        <w:tabs>
          <w:tab w:val="left" w:pos="8222"/>
        </w:tabs>
        <w:suppressAutoHyphens/>
        <w:ind w:firstLine="0"/>
        <w:jc w:val="right"/>
        <w:textAlignment w:val="baseline"/>
        <w:rPr>
          <w:sz w:val="26"/>
          <w:szCs w:val="26"/>
          <w:lang w:eastAsia="ar-SA"/>
        </w:rPr>
      </w:pPr>
    </w:p>
    <w:p w14:paraId="77CAEB5C" w14:textId="77777777" w:rsidR="000E75DC" w:rsidRDefault="000E75DC" w:rsidP="00293B12">
      <w:pPr>
        <w:shd w:val="clear" w:color="auto" w:fill="FFFFFF"/>
        <w:tabs>
          <w:tab w:val="left" w:pos="8222"/>
        </w:tabs>
        <w:suppressAutoHyphens/>
        <w:ind w:firstLine="0"/>
        <w:jc w:val="right"/>
        <w:textAlignment w:val="baseline"/>
        <w:rPr>
          <w:sz w:val="26"/>
          <w:szCs w:val="26"/>
          <w:lang w:eastAsia="ar-SA"/>
        </w:rPr>
      </w:pPr>
    </w:p>
    <w:p w14:paraId="2C36243C" w14:textId="6C46EBA4" w:rsidR="00293B12" w:rsidRPr="00293B12" w:rsidRDefault="00293B12" w:rsidP="00293B12">
      <w:pPr>
        <w:shd w:val="clear" w:color="auto" w:fill="FFFFFF"/>
        <w:tabs>
          <w:tab w:val="left" w:pos="8222"/>
        </w:tabs>
        <w:suppressAutoHyphens/>
        <w:ind w:firstLine="0"/>
        <w:jc w:val="right"/>
        <w:textAlignment w:val="baseline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lastRenderedPageBreak/>
        <w:t>ПРИЛОЖЕНИЕ</w:t>
      </w:r>
    </w:p>
    <w:p w14:paraId="1ADD4CB7" w14:textId="77777777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171A1B38" w14:textId="77777777" w:rsidR="00293B12" w:rsidRPr="00293B12" w:rsidRDefault="00293B12" w:rsidP="00293B12">
      <w:pPr>
        <w:jc w:val="center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Протокол</w:t>
      </w:r>
    </w:p>
    <w:p w14:paraId="5F92E0D3" w14:textId="77777777" w:rsidR="00293B12" w:rsidRPr="00293B12" w:rsidRDefault="00293B12" w:rsidP="00293B12">
      <w:pPr>
        <w:keepNext/>
        <w:jc w:val="center"/>
        <w:outlineLvl w:val="2"/>
        <w:rPr>
          <w:b/>
          <w:bCs/>
          <w:sz w:val="26"/>
          <w:szCs w:val="26"/>
          <w:lang w:eastAsia="ar-SA"/>
        </w:rPr>
      </w:pPr>
      <w:r w:rsidRPr="00293B12">
        <w:rPr>
          <w:b/>
          <w:bCs/>
          <w:sz w:val="26"/>
          <w:szCs w:val="26"/>
        </w:rPr>
        <w:t xml:space="preserve">заседания жюри </w:t>
      </w:r>
      <w:r w:rsidRPr="00293B12">
        <w:rPr>
          <w:b/>
          <w:bCs/>
          <w:sz w:val="26"/>
          <w:szCs w:val="26"/>
          <w:lang w:eastAsia="ar-SA"/>
        </w:rPr>
        <w:t>смотра самодеятельного</w:t>
      </w:r>
    </w:p>
    <w:p w14:paraId="20C7E24F" w14:textId="77777777" w:rsidR="00293B12" w:rsidRPr="00293B12" w:rsidRDefault="00293B12" w:rsidP="00293B12">
      <w:pPr>
        <w:keepNext/>
        <w:jc w:val="center"/>
        <w:outlineLvl w:val="2"/>
        <w:rPr>
          <w:b/>
          <w:bCs/>
          <w:sz w:val="26"/>
          <w:szCs w:val="26"/>
        </w:rPr>
      </w:pPr>
      <w:r w:rsidRPr="00293B12">
        <w:rPr>
          <w:b/>
          <w:bCs/>
          <w:sz w:val="26"/>
          <w:szCs w:val="26"/>
          <w:lang w:eastAsia="ar-SA"/>
        </w:rPr>
        <w:t xml:space="preserve">художественного </w:t>
      </w:r>
      <w:r w:rsidRPr="00293B12">
        <w:rPr>
          <w:b/>
          <w:bCs/>
          <w:sz w:val="26"/>
          <w:szCs w:val="26"/>
        </w:rPr>
        <w:t>творчества работников</w:t>
      </w:r>
    </w:p>
    <w:p w14:paraId="2F41BA81" w14:textId="77777777" w:rsidR="00293B12" w:rsidRPr="00293B12" w:rsidRDefault="00293B12" w:rsidP="00293B12">
      <w:pPr>
        <w:keepNext/>
        <w:jc w:val="center"/>
        <w:outlineLvl w:val="2"/>
        <w:rPr>
          <w:b/>
          <w:bCs/>
          <w:sz w:val="26"/>
          <w:szCs w:val="26"/>
        </w:rPr>
      </w:pPr>
      <w:r w:rsidRPr="00293B12">
        <w:rPr>
          <w:b/>
          <w:bCs/>
          <w:sz w:val="26"/>
          <w:szCs w:val="26"/>
        </w:rPr>
        <w:t>системы образования города Курска в 2024 году</w:t>
      </w:r>
    </w:p>
    <w:p w14:paraId="079CBD7C" w14:textId="77777777" w:rsidR="00293B12" w:rsidRPr="00293B12" w:rsidRDefault="00293B12" w:rsidP="00293B12">
      <w:pPr>
        <w:jc w:val="center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«Портрет семьи в интерьере времени»</w:t>
      </w:r>
    </w:p>
    <w:p w14:paraId="231DF0A0" w14:textId="77777777" w:rsidR="00293B12" w:rsidRPr="00293B12" w:rsidRDefault="00293B12" w:rsidP="00293B12">
      <w:pPr>
        <w:widowControl w:val="0"/>
        <w:tabs>
          <w:tab w:val="left" w:pos="993"/>
        </w:tabs>
        <w:ind w:left="283"/>
        <w:contextualSpacing/>
        <w:jc w:val="both"/>
        <w:rPr>
          <w:sz w:val="26"/>
          <w:szCs w:val="26"/>
        </w:rPr>
      </w:pPr>
    </w:p>
    <w:p w14:paraId="4EA4F4E7" w14:textId="77777777" w:rsidR="00293B12" w:rsidRPr="00293B12" w:rsidRDefault="00293B12" w:rsidP="00293B12">
      <w:pPr>
        <w:tabs>
          <w:tab w:val="left" w:pos="7371"/>
        </w:tabs>
        <w:ind w:firstLine="709"/>
        <w:jc w:val="both"/>
        <w:rPr>
          <w:sz w:val="26"/>
          <w:szCs w:val="26"/>
        </w:rPr>
      </w:pPr>
      <w:r w:rsidRPr="00293B12">
        <w:rPr>
          <w:sz w:val="26"/>
          <w:szCs w:val="26"/>
        </w:rPr>
        <w:tab/>
        <w:t>от 03.04.2024 г.</w:t>
      </w:r>
    </w:p>
    <w:p w14:paraId="29542666" w14:textId="77777777" w:rsidR="00293B12" w:rsidRPr="00293B12" w:rsidRDefault="00293B12" w:rsidP="00293B12">
      <w:pPr>
        <w:tabs>
          <w:tab w:val="left" w:pos="5103"/>
          <w:tab w:val="left" w:pos="7371"/>
        </w:tabs>
        <w:ind w:firstLine="709"/>
        <w:jc w:val="both"/>
        <w:rPr>
          <w:sz w:val="26"/>
          <w:szCs w:val="26"/>
        </w:rPr>
      </w:pPr>
      <w:r w:rsidRPr="00293B12">
        <w:rPr>
          <w:sz w:val="26"/>
          <w:szCs w:val="26"/>
        </w:rPr>
        <w:tab/>
      </w:r>
    </w:p>
    <w:p w14:paraId="1C51E0C9" w14:textId="38810E07" w:rsidR="00293B12" w:rsidRPr="00293B12" w:rsidRDefault="00293B12" w:rsidP="00293B12">
      <w:pPr>
        <w:ind w:firstLine="4962"/>
        <w:jc w:val="both"/>
        <w:rPr>
          <w:b/>
          <w:sz w:val="26"/>
          <w:szCs w:val="26"/>
        </w:rPr>
      </w:pPr>
      <w:r w:rsidRPr="00293B12">
        <w:rPr>
          <w:sz w:val="26"/>
          <w:szCs w:val="26"/>
        </w:rPr>
        <w:tab/>
      </w:r>
      <w:r w:rsidR="0005031D">
        <w:rPr>
          <w:sz w:val="26"/>
          <w:szCs w:val="26"/>
        </w:rPr>
        <w:tab/>
      </w:r>
      <w:r w:rsidRPr="00293B12">
        <w:rPr>
          <w:b/>
          <w:sz w:val="26"/>
          <w:szCs w:val="26"/>
        </w:rPr>
        <w:t xml:space="preserve">Присутствовали: </w:t>
      </w:r>
    </w:p>
    <w:p w14:paraId="0C294EAC" w14:textId="77777777" w:rsidR="00293B12" w:rsidRPr="00293B12" w:rsidRDefault="00293B12" w:rsidP="00293B12">
      <w:pPr>
        <w:tabs>
          <w:tab w:val="left" w:pos="7371"/>
        </w:tabs>
        <w:ind w:left="4962"/>
        <w:jc w:val="both"/>
        <w:rPr>
          <w:sz w:val="26"/>
          <w:szCs w:val="26"/>
        </w:rPr>
      </w:pPr>
      <w:r w:rsidRPr="00293B12">
        <w:rPr>
          <w:b/>
          <w:sz w:val="26"/>
          <w:szCs w:val="26"/>
        </w:rPr>
        <w:t xml:space="preserve">Председательствующие: </w:t>
      </w:r>
      <w:r w:rsidRPr="00293B12">
        <w:rPr>
          <w:sz w:val="26"/>
          <w:szCs w:val="26"/>
        </w:rPr>
        <w:t>Боева М.В.</w:t>
      </w:r>
    </w:p>
    <w:p w14:paraId="27BBD32F" w14:textId="77777777" w:rsidR="00293B12" w:rsidRPr="00293B12" w:rsidRDefault="00293B12" w:rsidP="00293B12">
      <w:pPr>
        <w:tabs>
          <w:tab w:val="left" w:pos="7371"/>
        </w:tabs>
        <w:ind w:left="4962"/>
        <w:jc w:val="both"/>
        <w:rPr>
          <w:sz w:val="26"/>
          <w:szCs w:val="26"/>
        </w:rPr>
      </w:pPr>
      <w:r w:rsidRPr="00293B12">
        <w:rPr>
          <w:b/>
          <w:sz w:val="26"/>
          <w:szCs w:val="26"/>
        </w:rPr>
        <w:t>Секретарь жюри:</w:t>
      </w:r>
      <w:r w:rsidRPr="00293B12">
        <w:rPr>
          <w:sz w:val="26"/>
          <w:szCs w:val="26"/>
        </w:rPr>
        <w:t xml:space="preserve"> Королева В.Н.</w:t>
      </w:r>
    </w:p>
    <w:p w14:paraId="6BA17C7A" w14:textId="77777777" w:rsidR="00293B12" w:rsidRPr="00293B12" w:rsidRDefault="00293B12" w:rsidP="00293B12">
      <w:pPr>
        <w:tabs>
          <w:tab w:val="left" w:pos="7371"/>
        </w:tabs>
        <w:ind w:left="4962"/>
        <w:jc w:val="both"/>
        <w:rPr>
          <w:sz w:val="26"/>
          <w:szCs w:val="26"/>
        </w:rPr>
      </w:pPr>
      <w:r w:rsidRPr="00293B12">
        <w:rPr>
          <w:b/>
          <w:sz w:val="26"/>
          <w:szCs w:val="26"/>
        </w:rPr>
        <w:t xml:space="preserve">Члены жюри: </w:t>
      </w:r>
      <w:proofErr w:type="spellStart"/>
      <w:r w:rsidRPr="00293B12">
        <w:rPr>
          <w:sz w:val="26"/>
          <w:szCs w:val="26"/>
        </w:rPr>
        <w:t>Волщукова</w:t>
      </w:r>
      <w:proofErr w:type="spellEnd"/>
      <w:r w:rsidRPr="00293B12">
        <w:rPr>
          <w:sz w:val="26"/>
          <w:szCs w:val="26"/>
        </w:rPr>
        <w:t xml:space="preserve"> А.Г., </w:t>
      </w:r>
      <w:bookmarkStart w:id="2" w:name="_Hlk100245725"/>
      <w:r w:rsidRPr="00293B12">
        <w:rPr>
          <w:sz w:val="26"/>
          <w:szCs w:val="26"/>
        </w:rPr>
        <w:t xml:space="preserve">Анищенко Е.В., </w:t>
      </w:r>
      <w:r w:rsidRPr="00293B12">
        <w:rPr>
          <w:color w:val="000000"/>
          <w:sz w:val="26"/>
          <w:szCs w:val="26"/>
        </w:rPr>
        <w:t>Столбова-</w:t>
      </w:r>
      <w:proofErr w:type="spellStart"/>
      <w:r w:rsidRPr="00293B12">
        <w:rPr>
          <w:color w:val="000000"/>
          <w:sz w:val="26"/>
          <w:szCs w:val="26"/>
        </w:rPr>
        <w:t>Шкалина</w:t>
      </w:r>
      <w:proofErr w:type="spellEnd"/>
      <w:r w:rsidRPr="00293B12">
        <w:rPr>
          <w:color w:val="000000"/>
          <w:sz w:val="26"/>
          <w:szCs w:val="26"/>
        </w:rPr>
        <w:t xml:space="preserve"> Н.Н., Глобина В.Ю., Еремин Н.С.</w:t>
      </w:r>
      <w:bookmarkEnd w:id="2"/>
      <w:r w:rsidRPr="00293B12">
        <w:rPr>
          <w:color w:val="000000"/>
          <w:sz w:val="26"/>
          <w:szCs w:val="26"/>
        </w:rPr>
        <w:t xml:space="preserve">, Золотухина М.С. </w:t>
      </w:r>
    </w:p>
    <w:p w14:paraId="2D313C52" w14:textId="77777777" w:rsidR="00293B12" w:rsidRPr="00293B12" w:rsidRDefault="00293B12" w:rsidP="00293B12">
      <w:pPr>
        <w:ind w:firstLine="4962"/>
        <w:jc w:val="both"/>
        <w:rPr>
          <w:b/>
          <w:sz w:val="26"/>
          <w:szCs w:val="26"/>
        </w:rPr>
      </w:pPr>
    </w:p>
    <w:p w14:paraId="54E3F41F" w14:textId="77777777" w:rsidR="00293B12" w:rsidRPr="00293B12" w:rsidRDefault="00293B12" w:rsidP="00293B12">
      <w:pPr>
        <w:tabs>
          <w:tab w:val="left" w:pos="5670"/>
          <w:tab w:val="left" w:pos="7371"/>
        </w:tabs>
        <w:jc w:val="both"/>
        <w:rPr>
          <w:b/>
          <w:sz w:val="26"/>
          <w:szCs w:val="26"/>
        </w:rPr>
      </w:pPr>
    </w:p>
    <w:p w14:paraId="48193D67" w14:textId="77777777" w:rsidR="00293B12" w:rsidRPr="00293B12" w:rsidRDefault="00293B12" w:rsidP="00293B12">
      <w:pPr>
        <w:tabs>
          <w:tab w:val="left" w:pos="5670"/>
          <w:tab w:val="left" w:pos="7371"/>
        </w:tabs>
        <w:jc w:val="center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Повестка дня:</w:t>
      </w:r>
    </w:p>
    <w:p w14:paraId="0B5560BA" w14:textId="77777777" w:rsidR="00293B12" w:rsidRPr="00293B12" w:rsidRDefault="00293B12" w:rsidP="00293B12">
      <w:pPr>
        <w:ind w:firstLine="360"/>
        <w:jc w:val="both"/>
        <w:rPr>
          <w:sz w:val="26"/>
          <w:szCs w:val="26"/>
        </w:rPr>
      </w:pPr>
      <w:bookmarkStart w:id="3" w:name="_Hlk41581197"/>
      <w:r w:rsidRPr="00293B12">
        <w:rPr>
          <w:bCs/>
          <w:sz w:val="26"/>
          <w:szCs w:val="26"/>
        </w:rPr>
        <w:t xml:space="preserve">Подведение итогов Смотра самодеятельного художественного творчества работников системы образования города Курска в 2024 </w:t>
      </w:r>
      <w:r w:rsidRPr="00293B12">
        <w:rPr>
          <w:sz w:val="26"/>
          <w:szCs w:val="26"/>
        </w:rPr>
        <w:t xml:space="preserve">«Портрет семьи в интерьере времени» </w:t>
      </w:r>
      <w:r w:rsidRPr="00293B12">
        <w:rPr>
          <w:bCs/>
          <w:sz w:val="26"/>
          <w:szCs w:val="26"/>
        </w:rPr>
        <w:t>по номинациям в соответствии с Положением о проведении Смотра.</w:t>
      </w:r>
    </w:p>
    <w:bookmarkEnd w:id="3"/>
    <w:p w14:paraId="656C7DE9" w14:textId="77777777" w:rsidR="00293B12" w:rsidRPr="00293B12" w:rsidRDefault="00293B12" w:rsidP="00293B12">
      <w:pPr>
        <w:tabs>
          <w:tab w:val="left" w:pos="5670"/>
          <w:tab w:val="left" w:pos="7371"/>
        </w:tabs>
        <w:jc w:val="both"/>
        <w:rPr>
          <w:b/>
          <w:sz w:val="26"/>
          <w:szCs w:val="26"/>
        </w:rPr>
      </w:pPr>
    </w:p>
    <w:p w14:paraId="0E273248" w14:textId="77777777" w:rsidR="00293B12" w:rsidRPr="00293B12" w:rsidRDefault="00293B12" w:rsidP="00293B12">
      <w:pPr>
        <w:pStyle w:val="a9"/>
        <w:numPr>
          <w:ilvl w:val="0"/>
          <w:numId w:val="12"/>
        </w:numPr>
        <w:tabs>
          <w:tab w:val="left" w:pos="5670"/>
          <w:tab w:val="left" w:pos="7371"/>
        </w:tabs>
        <w:suppressAutoHyphens/>
        <w:jc w:val="both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Определение победителей Смотра по номинациям в соответствии с Положением о проведении Смотра.</w:t>
      </w:r>
    </w:p>
    <w:p w14:paraId="10C0B772" w14:textId="77777777" w:rsidR="00293B12" w:rsidRPr="00293B12" w:rsidRDefault="00293B12" w:rsidP="00293B12">
      <w:pPr>
        <w:pStyle w:val="a9"/>
        <w:tabs>
          <w:tab w:val="left" w:pos="5670"/>
          <w:tab w:val="left" w:pos="7371"/>
        </w:tabs>
        <w:ind w:left="1080"/>
        <w:jc w:val="both"/>
        <w:rPr>
          <w:b/>
          <w:sz w:val="26"/>
          <w:szCs w:val="26"/>
        </w:rPr>
      </w:pPr>
    </w:p>
    <w:p w14:paraId="4C4A483C" w14:textId="77777777" w:rsidR="00293B12" w:rsidRPr="00293B12" w:rsidRDefault="00293B12" w:rsidP="00293B12">
      <w:pPr>
        <w:tabs>
          <w:tab w:val="left" w:pos="5670"/>
          <w:tab w:val="left" w:pos="7371"/>
        </w:tabs>
        <w:ind w:firstLine="709"/>
        <w:jc w:val="both"/>
        <w:rPr>
          <w:sz w:val="26"/>
          <w:szCs w:val="26"/>
        </w:rPr>
      </w:pPr>
      <w:r w:rsidRPr="00293B12">
        <w:rPr>
          <w:b/>
          <w:sz w:val="26"/>
          <w:szCs w:val="26"/>
          <w:u w:val="single"/>
        </w:rPr>
        <w:t>Слушали</w:t>
      </w:r>
      <w:r w:rsidRPr="00293B12">
        <w:rPr>
          <w:b/>
          <w:sz w:val="26"/>
          <w:szCs w:val="26"/>
        </w:rPr>
        <w:t xml:space="preserve">: </w:t>
      </w:r>
      <w:proofErr w:type="spellStart"/>
      <w:r w:rsidRPr="00293B12">
        <w:rPr>
          <w:sz w:val="26"/>
          <w:szCs w:val="26"/>
        </w:rPr>
        <w:t>БоевуМ.В</w:t>
      </w:r>
      <w:proofErr w:type="spellEnd"/>
      <w:r w:rsidRPr="00293B12">
        <w:rPr>
          <w:sz w:val="26"/>
          <w:szCs w:val="26"/>
        </w:rPr>
        <w:t>., сопредседателя жюри.</w:t>
      </w:r>
    </w:p>
    <w:p w14:paraId="58C20BFF" w14:textId="77777777" w:rsidR="00293B12" w:rsidRPr="00293B12" w:rsidRDefault="00293B12" w:rsidP="00293B12">
      <w:pPr>
        <w:ind w:firstLine="708"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2 и 3 апреля 2024 года в МБУ ДО «Дворец пионеров и школьников г. Курска» прошел в режиме онлайн смотр самодеятельного художественного творчества работников системы образования города Курска </w:t>
      </w:r>
      <w:r w:rsidRPr="00293B12">
        <w:rPr>
          <w:bCs/>
          <w:sz w:val="26"/>
          <w:szCs w:val="26"/>
        </w:rPr>
        <w:t xml:space="preserve">(далее - Смотр) </w:t>
      </w:r>
      <w:r w:rsidRPr="00293B12">
        <w:rPr>
          <w:sz w:val="26"/>
          <w:szCs w:val="26"/>
        </w:rPr>
        <w:t xml:space="preserve">на основании утвержденного совместно с комитетом образования города Курска Положения. </w:t>
      </w:r>
    </w:p>
    <w:p w14:paraId="27532C8D" w14:textId="77777777" w:rsidR="00293B12" w:rsidRPr="00293B12" w:rsidRDefault="00293B12" w:rsidP="00293B12">
      <w:pPr>
        <w:ind w:firstLine="708"/>
        <w:jc w:val="both"/>
        <w:rPr>
          <w:sz w:val="26"/>
          <w:szCs w:val="26"/>
        </w:rPr>
      </w:pPr>
      <w:r w:rsidRPr="00293B12">
        <w:rPr>
          <w:bCs/>
          <w:sz w:val="26"/>
          <w:szCs w:val="26"/>
        </w:rPr>
        <w:t xml:space="preserve">Смотр </w:t>
      </w:r>
      <w:r w:rsidRPr="00293B12">
        <w:rPr>
          <w:sz w:val="26"/>
          <w:szCs w:val="26"/>
        </w:rPr>
        <w:t xml:space="preserve">в 2024 году посвящён </w:t>
      </w:r>
      <w:r w:rsidRPr="00293B12">
        <w:rPr>
          <w:color w:val="212529"/>
          <w:sz w:val="26"/>
          <w:szCs w:val="26"/>
          <w:shd w:val="clear" w:color="auto" w:fill="FFFFFF"/>
        </w:rPr>
        <w:t>Году семьи</w:t>
      </w:r>
      <w:r w:rsidRPr="00293B12">
        <w:rPr>
          <w:sz w:val="26"/>
          <w:szCs w:val="26"/>
        </w:rPr>
        <w:t xml:space="preserve">, объявленному Президентом Российской Федерации В.В. Путиным, Году организационно – кадрового единства, объявленному в Общероссийском Профсоюзе образования. </w:t>
      </w:r>
    </w:p>
    <w:p w14:paraId="3CE0DAD0" w14:textId="77777777" w:rsidR="00293B12" w:rsidRPr="00293B12" w:rsidRDefault="00293B12" w:rsidP="00293B12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t xml:space="preserve">В Смотре приняли участие </w:t>
      </w:r>
      <w:r w:rsidRPr="00293B12">
        <w:rPr>
          <w:b/>
          <w:sz w:val="26"/>
          <w:szCs w:val="26"/>
          <w:lang w:eastAsia="ar-SA"/>
        </w:rPr>
        <w:t>134</w:t>
      </w:r>
      <w:r w:rsidRPr="00293B12">
        <w:rPr>
          <w:sz w:val="26"/>
          <w:szCs w:val="26"/>
          <w:lang w:eastAsia="ar-SA"/>
        </w:rPr>
        <w:t xml:space="preserve"> образовательных организаций, в прошлом году – 159 ОУ. Из них: </w:t>
      </w:r>
    </w:p>
    <w:p w14:paraId="1937433E" w14:textId="77777777" w:rsidR="00293B12" w:rsidRPr="00293B12" w:rsidRDefault="00293B12" w:rsidP="00293B12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sz w:val="26"/>
          <w:szCs w:val="26"/>
          <w:lang w:eastAsia="ar-SA"/>
        </w:rPr>
        <w:t xml:space="preserve">- </w:t>
      </w:r>
      <w:r w:rsidRPr="00293B12">
        <w:rPr>
          <w:b/>
          <w:sz w:val="26"/>
          <w:szCs w:val="26"/>
          <w:lang w:eastAsia="ar-SA"/>
        </w:rPr>
        <w:t>77</w:t>
      </w:r>
      <w:r w:rsidRPr="00293B12">
        <w:rPr>
          <w:sz w:val="26"/>
          <w:szCs w:val="26"/>
          <w:lang w:eastAsia="ar-SA"/>
        </w:rPr>
        <w:t xml:space="preserve"> муниципальных бюджетных дошкольных образовательных учреждений: ДОУ №№ 1, 3, 4, 5, 6, 7, 8, 9, 10, 12, 14, 15, 16, 17, 18, 19, 20, 21, 23, 31, 33, 37, 40, 48, 50, 54, 57, 62, 67, 69, 70, 71, 72, 76, 77, 78, 79, 80, 81, 82, 83, 84, 85, 86, 87, 88, 91, 92, 93, 95, 96, 97, 98, 99, 103, 104, 105, 107, 108, 110, 112, 113, 115, 116, 117, 119, 120, 121, 122, 123, 124, 126, 127, 128, 130, 131, 135;</w:t>
      </w:r>
    </w:p>
    <w:p w14:paraId="781B67A7" w14:textId="77777777" w:rsidR="00293B12" w:rsidRPr="00293B12" w:rsidRDefault="00293B12" w:rsidP="00293B12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b/>
          <w:sz w:val="26"/>
          <w:szCs w:val="26"/>
          <w:lang w:eastAsia="ar-SA"/>
        </w:rPr>
        <w:t xml:space="preserve">- 51 </w:t>
      </w:r>
      <w:r w:rsidRPr="00293B12">
        <w:rPr>
          <w:sz w:val="26"/>
          <w:szCs w:val="26"/>
          <w:lang w:eastAsia="ar-SA"/>
        </w:rPr>
        <w:t>муниципальных бюджетных общеобразовательных учреждений: СОШ:  2, 3, 5, 7, 8, 9, 10, 11, 12, 13, 14, 15, 17, 20, 28, 29, 30, 32, 33, 34, 35, 36, 37, 39, 40, 43, 45, 46, 47, 48, 49, 50, 51, 52, 53, 55, 56, 57, 58, 59, 60, 61, 62, гимназия 4, гимназия 44, гимназия 63, гимназия 25, лицей 6, лицей 21 и областные государственные учреждения: лицей-интернат № 1, школа-интернат № 2.</w:t>
      </w:r>
    </w:p>
    <w:p w14:paraId="4E647278" w14:textId="77777777" w:rsidR="00293B12" w:rsidRPr="00293B12" w:rsidRDefault="00293B12" w:rsidP="00293B12">
      <w:pPr>
        <w:ind w:firstLine="708"/>
        <w:jc w:val="both"/>
        <w:rPr>
          <w:sz w:val="26"/>
          <w:szCs w:val="26"/>
          <w:lang w:eastAsia="ar-SA"/>
        </w:rPr>
      </w:pPr>
      <w:r w:rsidRPr="00293B12">
        <w:rPr>
          <w:b/>
          <w:sz w:val="26"/>
          <w:szCs w:val="26"/>
          <w:lang w:eastAsia="ar-SA"/>
        </w:rPr>
        <w:lastRenderedPageBreak/>
        <w:t xml:space="preserve">6 </w:t>
      </w:r>
      <w:r w:rsidRPr="00293B12">
        <w:rPr>
          <w:sz w:val="26"/>
          <w:szCs w:val="26"/>
          <w:lang w:eastAsia="ar-SA"/>
        </w:rPr>
        <w:t>муниципальных бюджетных учреждений дополнительного образования: «Дворец пионеров и школьников г. Курска», «Дворец детского творчества», «Дом детского творчества Железнодорожного округа», «Центр детского творчества», «Дом искусств «Ритм», «Центр «Оберег».</w:t>
      </w:r>
    </w:p>
    <w:p w14:paraId="7E8848B8" w14:textId="77777777" w:rsidR="00293B12" w:rsidRPr="00293B12" w:rsidRDefault="00293B12" w:rsidP="00293B12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>Члены жюри просмотрели и проанализировали номера самодеятельного художественного творчества, коллективные композиции, представленные образовательными учреждениями.</w:t>
      </w:r>
    </w:p>
    <w:p w14:paraId="4D5AC6F6" w14:textId="77777777" w:rsidR="00293B12" w:rsidRPr="00293B12" w:rsidRDefault="00293B12" w:rsidP="00293B12">
      <w:pPr>
        <w:tabs>
          <w:tab w:val="left" w:pos="5670"/>
          <w:tab w:val="left" w:pos="7371"/>
        </w:tabs>
        <w:ind w:firstLine="709"/>
        <w:jc w:val="both"/>
        <w:rPr>
          <w:sz w:val="26"/>
          <w:szCs w:val="26"/>
          <w:u w:val="single"/>
        </w:rPr>
      </w:pPr>
      <w:r w:rsidRPr="00293B12">
        <w:rPr>
          <w:b/>
          <w:sz w:val="26"/>
          <w:szCs w:val="26"/>
        </w:rPr>
        <w:t>Слушали</w:t>
      </w:r>
      <w:r w:rsidRPr="00293B12">
        <w:rPr>
          <w:sz w:val="26"/>
          <w:szCs w:val="26"/>
        </w:rPr>
        <w:t xml:space="preserve">: </w:t>
      </w:r>
      <w:proofErr w:type="spellStart"/>
      <w:r w:rsidRPr="00293B12">
        <w:rPr>
          <w:sz w:val="26"/>
          <w:szCs w:val="26"/>
        </w:rPr>
        <w:t>Волщукову</w:t>
      </w:r>
      <w:proofErr w:type="spellEnd"/>
      <w:r w:rsidRPr="00293B12">
        <w:rPr>
          <w:sz w:val="26"/>
          <w:szCs w:val="26"/>
        </w:rPr>
        <w:t xml:space="preserve"> А.Г</w:t>
      </w:r>
      <w:r w:rsidRPr="00293B12">
        <w:rPr>
          <w:b/>
          <w:sz w:val="26"/>
          <w:szCs w:val="26"/>
        </w:rPr>
        <w:t xml:space="preserve">., </w:t>
      </w:r>
      <w:r w:rsidRPr="00293B12">
        <w:rPr>
          <w:sz w:val="26"/>
          <w:szCs w:val="26"/>
        </w:rPr>
        <w:t>Анищенко Е.В., членов жюри Смотра.</w:t>
      </w:r>
    </w:p>
    <w:p w14:paraId="2E8F989F" w14:textId="77777777" w:rsidR="00293B12" w:rsidRPr="00293B12" w:rsidRDefault="00293B12" w:rsidP="00293B12">
      <w:pPr>
        <w:widowControl w:val="0"/>
        <w:ind w:firstLine="709"/>
        <w:contextualSpacing/>
        <w:jc w:val="both"/>
        <w:rPr>
          <w:bCs/>
          <w:sz w:val="26"/>
          <w:szCs w:val="26"/>
        </w:rPr>
      </w:pPr>
      <w:r w:rsidRPr="00293B12">
        <w:rPr>
          <w:sz w:val="26"/>
          <w:szCs w:val="26"/>
        </w:rPr>
        <w:t xml:space="preserve">На основании Положения о проведении смотра самодеятельного художественного творчества работников системы образования города Курска, по итогам </w:t>
      </w:r>
      <w:r w:rsidRPr="00293B12">
        <w:rPr>
          <w:bCs/>
          <w:sz w:val="26"/>
          <w:szCs w:val="26"/>
        </w:rPr>
        <w:t xml:space="preserve">Смотра </w:t>
      </w:r>
    </w:p>
    <w:p w14:paraId="55DEC9A7" w14:textId="77777777" w:rsidR="00293B12" w:rsidRPr="00293B12" w:rsidRDefault="00293B12" w:rsidP="00293B12">
      <w:pPr>
        <w:widowControl w:val="0"/>
        <w:ind w:firstLine="709"/>
        <w:contextualSpacing/>
        <w:jc w:val="both"/>
        <w:rPr>
          <w:b/>
          <w:sz w:val="26"/>
          <w:szCs w:val="26"/>
        </w:rPr>
      </w:pPr>
      <w:r w:rsidRPr="00293B12">
        <w:rPr>
          <w:b/>
          <w:sz w:val="26"/>
          <w:szCs w:val="26"/>
          <w:u w:val="single"/>
        </w:rPr>
        <w:t>ПОСТАНОВИЛИ</w:t>
      </w:r>
      <w:r w:rsidRPr="00293B12">
        <w:rPr>
          <w:b/>
          <w:sz w:val="26"/>
          <w:szCs w:val="26"/>
        </w:rPr>
        <w:t xml:space="preserve">: </w:t>
      </w:r>
    </w:p>
    <w:p w14:paraId="74A73B91" w14:textId="3EC42D11" w:rsidR="00293B12" w:rsidRPr="00293B12" w:rsidRDefault="00293B12" w:rsidP="00293B12">
      <w:pPr>
        <w:ind w:firstLine="708"/>
        <w:jc w:val="both"/>
        <w:rPr>
          <w:b/>
          <w:bCs/>
          <w:sz w:val="26"/>
          <w:szCs w:val="26"/>
          <w:u w:val="single"/>
        </w:rPr>
      </w:pPr>
      <w:r w:rsidRPr="00293B12">
        <w:rPr>
          <w:b/>
          <w:bCs/>
          <w:sz w:val="26"/>
          <w:szCs w:val="26"/>
        </w:rPr>
        <w:t xml:space="preserve"> </w:t>
      </w:r>
      <w:r w:rsidRPr="00293B12">
        <w:rPr>
          <w:b/>
          <w:bCs/>
          <w:sz w:val="26"/>
          <w:szCs w:val="26"/>
          <w:u w:val="single"/>
        </w:rPr>
        <w:t xml:space="preserve"> НАГРАДИТЬ: </w:t>
      </w:r>
      <w:r w:rsidRPr="00293B12">
        <w:rPr>
          <w:b/>
          <w:sz w:val="26"/>
          <w:szCs w:val="26"/>
        </w:rPr>
        <w:t xml:space="preserve"> </w:t>
      </w:r>
    </w:p>
    <w:p w14:paraId="4EA52BFA" w14:textId="77777777" w:rsidR="00293B12" w:rsidRPr="00293B12" w:rsidRDefault="00293B12" w:rsidP="00293B12">
      <w:pPr>
        <w:pStyle w:val="a4"/>
        <w:widowControl w:val="0"/>
        <w:ind w:firstLine="426"/>
        <w:contextualSpacing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«Коллективная композиция»</w:t>
      </w:r>
    </w:p>
    <w:p w14:paraId="3194EADD" w14:textId="77777777" w:rsidR="00293B12" w:rsidRPr="00293B12" w:rsidRDefault="00293B12" w:rsidP="00293B12">
      <w:pPr>
        <w:pStyle w:val="a4"/>
        <w:widowControl w:val="0"/>
        <w:ind w:firstLine="426"/>
        <w:contextualSpacing/>
        <w:rPr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1 группа</w:t>
      </w:r>
      <w:r w:rsidRPr="00293B12">
        <w:rPr>
          <w:sz w:val="26"/>
          <w:szCs w:val="26"/>
          <w:u w:val="single"/>
        </w:rPr>
        <w:t xml:space="preserve"> - дошкольные образовательные учреждения</w:t>
      </w:r>
    </w:p>
    <w:p w14:paraId="39030058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</w:rPr>
        <w:tab/>
      </w:r>
      <w:r w:rsidRPr="00293B12">
        <w:rPr>
          <w:b/>
          <w:i/>
          <w:sz w:val="26"/>
          <w:szCs w:val="26"/>
        </w:rPr>
        <w:t xml:space="preserve">дипломом лауреата II степени: </w:t>
      </w:r>
    </w:p>
    <w:p w14:paraId="43310490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- </w:t>
      </w:r>
      <w:r w:rsidRPr="00293B12">
        <w:rPr>
          <w:color w:val="000000"/>
          <w:sz w:val="26"/>
          <w:szCs w:val="26"/>
          <w:shd w:val="clear" w:color="auto" w:fill="FFFFFF"/>
        </w:rPr>
        <w:t xml:space="preserve">МБДОУ </w:t>
      </w:r>
      <w:r w:rsidRPr="00293B12">
        <w:rPr>
          <w:color w:val="000000"/>
          <w:sz w:val="26"/>
          <w:szCs w:val="26"/>
        </w:rPr>
        <w:t>«Центр развития ребенка – детский сад № 116».  Коллективная композиция «Портрет семьи в интерьере времени»</w:t>
      </w:r>
    </w:p>
    <w:p w14:paraId="4A88E4EC" w14:textId="77777777" w:rsidR="00293B12" w:rsidRPr="00293B12" w:rsidRDefault="00293B12" w:rsidP="00293B12">
      <w:pPr>
        <w:contextualSpacing/>
        <w:jc w:val="both"/>
        <w:rPr>
          <w:i/>
          <w:sz w:val="26"/>
          <w:szCs w:val="26"/>
        </w:rPr>
      </w:pPr>
      <w:r w:rsidRPr="00293B12">
        <w:rPr>
          <w:sz w:val="26"/>
          <w:szCs w:val="26"/>
        </w:rPr>
        <w:t>- МБДОУ «детский сад комбинированного вида № 67». Коллективная композиция «Дружная семья – дружная Россия»</w:t>
      </w:r>
    </w:p>
    <w:p w14:paraId="00C31F0F" w14:textId="77777777" w:rsidR="00293B12" w:rsidRPr="00293B12" w:rsidRDefault="00293B12" w:rsidP="00293B12">
      <w:pPr>
        <w:widowControl w:val="0"/>
        <w:ind w:firstLine="72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 xml:space="preserve"> степени: </w:t>
      </w:r>
    </w:p>
    <w:p w14:paraId="588B3673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bCs/>
          <w:sz w:val="26"/>
          <w:szCs w:val="26"/>
        </w:rPr>
        <w:t xml:space="preserve">- МБДОУ </w:t>
      </w:r>
      <w:r w:rsidRPr="00293B12">
        <w:rPr>
          <w:color w:val="000000"/>
          <w:sz w:val="26"/>
          <w:szCs w:val="26"/>
        </w:rPr>
        <w:t xml:space="preserve">«Детский сад комбинированного вида № 128». </w:t>
      </w:r>
      <w:r w:rsidRPr="00293B12">
        <w:rPr>
          <w:color w:val="000000"/>
          <w:sz w:val="26"/>
          <w:szCs w:val="26"/>
          <w:shd w:val="clear" w:color="auto" w:fill="FFFFFF"/>
        </w:rPr>
        <w:t>Коллективная композиция «Династии великих Русь хранили – взгляд сквозь века»</w:t>
      </w:r>
    </w:p>
    <w:p w14:paraId="6FB4B5DD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 МБДОУ «Детский сад комбинированного вида № 80». Литературно-музыкальная композиция «А человеку нужен дом...»</w:t>
      </w:r>
    </w:p>
    <w:p w14:paraId="02B1CDA9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 МБДОУ «Детский сад комбинированного вида № 123». Коллективная композиция «Мы семья и мы едины, вместе мы непобедимы!»</w:t>
      </w:r>
    </w:p>
    <w:p w14:paraId="7A2B6EEF" w14:textId="77777777" w:rsidR="00293B12" w:rsidRPr="00293B12" w:rsidRDefault="00293B12" w:rsidP="00293B12">
      <w:pPr>
        <w:contextualSpacing/>
        <w:jc w:val="both"/>
        <w:rPr>
          <w:sz w:val="26"/>
          <w:szCs w:val="26"/>
          <w:shd w:val="clear" w:color="auto" w:fill="FFFFFF"/>
        </w:rPr>
      </w:pPr>
      <w:r w:rsidRPr="00293B12">
        <w:rPr>
          <w:sz w:val="26"/>
          <w:szCs w:val="26"/>
          <w:shd w:val="clear" w:color="auto" w:fill="FFFFFF"/>
        </w:rPr>
        <w:t>- МБДОУ «Детский сад комбинированного вида № 20». Коллективная композиция «Портрет семьи в интерьере времени»</w:t>
      </w:r>
    </w:p>
    <w:p w14:paraId="6F4BBCE9" w14:textId="77777777" w:rsidR="00293B12" w:rsidRPr="00293B12" w:rsidRDefault="00293B12" w:rsidP="00293B12">
      <w:pPr>
        <w:contextualSpacing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2 группа СОШ</w:t>
      </w:r>
    </w:p>
    <w:p w14:paraId="479B31C0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 степени: </w:t>
      </w:r>
    </w:p>
    <w:p w14:paraId="27D07D60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- Коллектив сотрудников МБОУ «Лицей № 21», режиссер Лукьяновский Виктор Владимирович, учитель истории и обществознания, муз. руководитель Лукьяновская Олеся Геннадьевна, </w:t>
      </w:r>
      <w:proofErr w:type="spellStart"/>
      <w:r w:rsidRPr="00293B12">
        <w:rPr>
          <w:sz w:val="26"/>
          <w:szCs w:val="26"/>
        </w:rPr>
        <w:t>пдо</w:t>
      </w:r>
      <w:proofErr w:type="spellEnd"/>
      <w:r w:rsidRPr="00293B12">
        <w:rPr>
          <w:sz w:val="26"/>
          <w:szCs w:val="26"/>
        </w:rPr>
        <w:t>, хореографы Шевченко Анна Андреевна, Лебедева Д.О., учителя физкультуры» музыкально-поэтическая композиция «Новелла о семье»</w:t>
      </w:r>
    </w:p>
    <w:p w14:paraId="482BEBD7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II степени: </w:t>
      </w:r>
    </w:p>
    <w:p w14:paraId="58037597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- </w:t>
      </w:r>
      <w:r w:rsidRPr="00293B12">
        <w:rPr>
          <w:sz w:val="26"/>
          <w:szCs w:val="26"/>
        </w:rPr>
        <w:t xml:space="preserve">Коллектив сотрудников </w:t>
      </w:r>
      <w:r w:rsidRPr="00293B12">
        <w:rPr>
          <w:color w:val="000000"/>
          <w:sz w:val="26"/>
          <w:szCs w:val="26"/>
          <w:shd w:val="clear" w:color="auto" w:fill="FFFFFF"/>
        </w:rPr>
        <w:t xml:space="preserve">МБОУ СОШ № 45, </w:t>
      </w:r>
      <w:r w:rsidRPr="00293B12">
        <w:rPr>
          <w:sz w:val="26"/>
          <w:szCs w:val="26"/>
        </w:rPr>
        <w:t xml:space="preserve">авторы: </w:t>
      </w:r>
      <w:proofErr w:type="spellStart"/>
      <w:r w:rsidRPr="00293B12">
        <w:rPr>
          <w:sz w:val="26"/>
          <w:szCs w:val="26"/>
        </w:rPr>
        <w:t>Пепёлкина</w:t>
      </w:r>
      <w:proofErr w:type="spellEnd"/>
      <w:r w:rsidRPr="00293B12">
        <w:rPr>
          <w:sz w:val="26"/>
          <w:szCs w:val="26"/>
        </w:rPr>
        <w:t xml:space="preserve"> Наталья Васильевна, Инчина Елена Сергеевна,</w:t>
      </w:r>
      <w:r w:rsidRPr="00293B12">
        <w:rPr>
          <w:color w:val="000000"/>
          <w:sz w:val="26"/>
          <w:szCs w:val="26"/>
          <w:shd w:val="clear" w:color="auto" w:fill="FFFFFF"/>
        </w:rPr>
        <w:t xml:space="preserve"> «Коллективная композиция «Огонь сердец наших»</w:t>
      </w:r>
    </w:p>
    <w:p w14:paraId="17C2FD92" w14:textId="77777777" w:rsidR="00293B12" w:rsidRPr="00293B12" w:rsidRDefault="00293B12" w:rsidP="00293B12">
      <w:pPr>
        <w:contextualSpacing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</w:p>
    <w:p w14:paraId="2E868A1B" w14:textId="77777777" w:rsidR="00293B12" w:rsidRPr="00293B12" w:rsidRDefault="00293B12" w:rsidP="00293B12">
      <w:pPr>
        <w:contextualSpacing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3 группа УДО</w:t>
      </w:r>
    </w:p>
    <w:p w14:paraId="7A6CECE5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 степени: </w:t>
      </w:r>
    </w:p>
    <w:p w14:paraId="3FC90B25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 - Педагогический коллектив МБУДО «Дом детского творчества Железнодорожного округа», «Штрихи семейного счастья»</w:t>
      </w:r>
    </w:p>
    <w:p w14:paraId="1EBD7152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II степени: </w:t>
      </w:r>
    </w:p>
    <w:p w14:paraId="64B11953" w14:textId="77777777" w:rsidR="00293B12" w:rsidRPr="00293B12" w:rsidRDefault="00293B12" w:rsidP="00293B12">
      <w:pPr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>- Коллектив сотрудников МБОУ ДО «Дом искусств «Ритм», «Мой дом, моя семья – моя Россия!»</w:t>
      </w:r>
    </w:p>
    <w:p w14:paraId="79256A61" w14:textId="77777777" w:rsidR="00293B12" w:rsidRPr="00293B12" w:rsidRDefault="00293B12" w:rsidP="00293B12">
      <w:pPr>
        <w:contextualSpacing/>
        <w:jc w:val="both"/>
        <w:rPr>
          <w:color w:val="000000" w:themeColor="text1"/>
          <w:sz w:val="26"/>
          <w:szCs w:val="26"/>
        </w:rPr>
      </w:pPr>
      <w:r w:rsidRPr="00293B12">
        <w:rPr>
          <w:sz w:val="26"/>
          <w:szCs w:val="26"/>
        </w:rPr>
        <w:t xml:space="preserve">- </w:t>
      </w:r>
      <w:r w:rsidRPr="00293B12">
        <w:rPr>
          <w:color w:val="000000" w:themeColor="text1"/>
          <w:sz w:val="26"/>
          <w:szCs w:val="26"/>
        </w:rPr>
        <w:t xml:space="preserve">Коллектив сотрудников МБУ ДО «Центр «Оберег», </w:t>
      </w:r>
      <w:r w:rsidRPr="00293B12">
        <w:rPr>
          <w:sz w:val="26"/>
          <w:szCs w:val="26"/>
        </w:rPr>
        <w:t>худ. руководитель: Усенко Любовь Викторовна, директор,</w:t>
      </w:r>
      <w:r w:rsidRPr="00293B12">
        <w:rPr>
          <w:color w:val="000000" w:themeColor="text1"/>
          <w:sz w:val="26"/>
          <w:szCs w:val="26"/>
        </w:rPr>
        <w:t xml:space="preserve"> автор сценария и режиссер Апалькова Ольга Владимировна, </w:t>
      </w:r>
      <w:proofErr w:type="spellStart"/>
      <w:r w:rsidRPr="00293B12">
        <w:rPr>
          <w:color w:val="000000" w:themeColor="text1"/>
          <w:sz w:val="26"/>
          <w:szCs w:val="26"/>
        </w:rPr>
        <w:t>пдо</w:t>
      </w:r>
      <w:proofErr w:type="spellEnd"/>
      <w:r w:rsidRPr="00293B12">
        <w:rPr>
          <w:color w:val="000000" w:themeColor="text1"/>
          <w:sz w:val="26"/>
          <w:szCs w:val="26"/>
        </w:rPr>
        <w:t>, зам. директора по ВР</w:t>
      </w:r>
      <w:r w:rsidRPr="00293B12">
        <w:rPr>
          <w:sz w:val="26"/>
          <w:szCs w:val="26"/>
        </w:rPr>
        <w:t>, х</w:t>
      </w:r>
      <w:r w:rsidRPr="00293B12">
        <w:rPr>
          <w:bCs/>
          <w:sz w:val="26"/>
          <w:szCs w:val="26"/>
        </w:rPr>
        <w:t>ореограф</w:t>
      </w:r>
      <w:r w:rsidRPr="00293B12">
        <w:rPr>
          <w:sz w:val="26"/>
          <w:szCs w:val="26"/>
        </w:rPr>
        <w:br/>
      </w:r>
      <w:proofErr w:type="spellStart"/>
      <w:r w:rsidRPr="00293B12">
        <w:rPr>
          <w:sz w:val="26"/>
          <w:szCs w:val="26"/>
        </w:rPr>
        <w:lastRenderedPageBreak/>
        <w:t>Моталева</w:t>
      </w:r>
      <w:proofErr w:type="spellEnd"/>
      <w:r w:rsidRPr="00293B12">
        <w:rPr>
          <w:sz w:val="26"/>
          <w:szCs w:val="26"/>
        </w:rPr>
        <w:t xml:space="preserve"> Ангелина Сергеевна, педагог доп. образования, </w:t>
      </w:r>
      <w:r w:rsidRPr="00293B12">
        <w:rPr>
          <w:bCs/>
          <w:sz w:val="26"/>
          <w:szCs w:val="26"/>
        </w:rPr>
        <w:t xml:space="preserve">звукорежиссер и </w:t>
      </w:r>
      <w:proofErr w:type="spellStart"/>
      <w:r w:rsidRPr="00293B12">
        <w:rPr>
          <w:bCs/>
          <w:sz w:val="26"/>
          <w:szCs w:val="26"/>
        </w:rPr>
        <w:t>миксинг</w:t>
      </w:r>
      <w:proofErr w:type="spellEnd"/>
      <w:r w:rsidRPr="00293B12">
        <w:rPr>
          <w:bCs/>
          <w:sz w:val="26"/>
          <w:szCs w:val="26"/>
        </w:rPr>
        <w:t xml:space="preserve">-инженер </w:t>
      </w:r>
      <w:r w:rsidRPr="00293B12">
        <w:rPr>
          <w:sz w:val="26"/>
          <w:szCs w:val="26"/>
        </w:rPr>
        <w:t>Варенников Юрий Викторович, педагог доп. образования,</w:t>
      </w:r>
      <w:r w:rsidRPr="00293B12">
        <w:rPr>
          <w:color w:val="000000" w:themeColor="text1"/>
          <w:sz w:val="26"/>
          <w:szCs w:val="26"/>
        </w:rPr>
        <w:t xml:space="preserve"> «Оберег» - наша семья»</w:t>
      </w:r>
    </w:p>
    <w:p w14:paraId="69182D7A" w14:textId="77777777" w:rsidR="00293B12" w:rsidRDefault="00293B12" w:rsidP="00293B12">
      <w:pPr>
        <w:contextualSpacing/>
        <w:jc w:val="both"/>
        <w:rPr>
          <w:b/>
          <w:sz w:val="26"/>
          <w:szCs w:val="26"/>
          <w:u w:val="single"/>
        </w:rPr>
      </w:pPr>
    </w:p>
    <w:p w14:paraId="2B6EF44A" w14:textId="0701BF65" w:rsidR="00293B12" w:rsidRPr="00293B12" w:rsidRDefault="00293B12" w:rsidP="00293B12">
      <w:pPr>
        <w:contextualSpacing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«Вокально – хореографическая композиция»</w:t>
      </w:r>
    </w:p>
    <w:p w14:paraId="5A9E87D5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 степени: </w:t>
      </w:r>
    </w:p>
    <w:p w14:paraId="0ECDE520" w14:textId="77777777" w:rsidR="00293B12" w:rsidRPr="00293B12" w:rsidRDefault="00293B12" w:rsidP="00293B12">
      <w:pPr>
        <w:shd w:val="clear" w:color="auto" w:fill="FFFFFF"/>
        <w:jc w:val="both"/>
        <w:rPr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 xml:space="preserve">- Вокально-хореографическая композиция МБУ ДО «Дворец пионеров и школьников г. Курска»: бардовская песня (соло) Трубников Александр Петрович, директор, народный танец (ансамбль) коллектив ДПШ, постановщик Бобровская Маргарита Михайловна, </w:t>
      </w:r>
      <w:r w:rsidRPr="00293B12">
        <w:rPr>
          <w:color w:val="000000"/>
          <w:sz w:val="26"/>
          <w:szCs w:val="26"/>
        </w:rPr>
        <w:t>муз. А. Петрухина, сл. М. Андреева «Родина была»</w:t>
      </w:r>
    </w:p>
    <w:p w14:paraId="0BDBC1F0" w14:textId="77777777" w:rsidR="00293B12" w:rsidRPr="00293B12" w:rsidRDefault="00293B12" w:rsidP="00293B12">
      <w:pPr>
        <w:contextualSpacing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«Театрализация литературно-музыкальная композиция»</w:t>
      </w:r>
    </w:p>
    <w:p w14:paraId="08ABC857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 степени: </w:t>
      </w:r>
    </w:p>
    <w:p w14:paraId="41317544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sz w:val="26"/>
          <w:szCs w:val="26"/>
        </w:rPr>
        <w:t xml:space="preserve"> Творческий коллектив </w:t>
      </w:r>
      <w:r w:rsidRPr="00293B12">
        <w:rPr>
          <w:color w:val="000000" w:themeColor="text1"/>
          <w:sz w:val="26"/>
          <w:szCs w:val="26"/>
        </w:rPr>
        <w:t>МБОУ «Средняя общеобразовательная школа с углубленным изучением отдельных предметов № 46»</w:t>
      </w:r>
      <w:r w:rsidRPr="00293B12">
        <w:rPr>
          <w:sz w:val="26"/>
          <w:szCs w:val="26"/>
        </w:rPr>
        <w:t xml:space="preserve"> муз. руководитель </w:t>
      </w:r>
      <w:proofErr w:type="spellStart"/>
      <w:r w:rsidRPr="00293B12">
        <w:rPr>
          <w:sz w:val="26"/>
          <w:szCs w:val="26"/>
        </w:rPr>
        <w:t>Рудзик</w:t>
      </w:r>
      <w:proofErr w:type="spellEnd"/>
      <w:r w:rsidRPr="00293B12">
        <w:rPr>
          <w:sz w:val="26"/>
          <w:szCs w:val="26"/>
        </w:rPr>
        <w:t xml:space="preserve"> Елена Евгеньевна, учитель музыки, литературно-музыкальная композиция «Птица материнской любви»</w:t>
      </w:r>
    </w:p>
    <w:p w14:paraId="216C8C5E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II степени: </w:t>
      </w:r>
    </w:p>
    <w:p w14:paraId="5C51C3BE" w14:textId="77777777" w:rsidR="00293B12" w:rsidRPr="00293B12" w:rsidRDefault="00293B12" w:rsidP="00293B12">
      <w:pPr>
        <w:contextualSpacing/>
        <w:jc w:val="both"/>
        <w:rPr>
          <w:b/>
          <w:sz w:val="26"/>
          <w:szCs w:val="26"/>
        </w:rPr>
      </w:pPr>
      <w:r w:rsidRPr="00293B12">
        <w:rPr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Коллектив сотрудников МБОУ «Гимназия №63 «Академия успеха», рук. </w:t>
      </w:r>
      <w:r w:rsidRPr="00293B12">
        <w:rPr>
          <w:sz w:val="26"/>
          <w:szCs w:val="26"/>
        </w:rPr>
        <w:t>Плетнева А.А., Лазовская Е.А., композиция «Мгновения, длинною в жизнь!»</w:t>
      </w:r>
      <w:r w:rsidRPr="00293B12">
        <w:rPr>
          <w:b/>
          <w:sz w:val="26"/>
          <w:szCs w:val="26"/>
        </w:rPr>
        <w:t xml:space="preserve"> </w:t>
      </w:r>
    </w:p>
    <w:p w14:paraId="47CF48CF" w14:textId="77777777" w:rsidR="00293B12" w:rsidRP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В номинации «Народный вокал» (соло):</w:t>
      </w:r>
    </w:p>
    <w:p w14:paraId="7628FF8B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1DE0693D" w14:textId="77777777" w:rsidR="00293B12" w:rsidRPr="00293B12" w:rsidRDefault="00293B12" w:rsidP="00293B12">
      <w:pPr>
        <w:widowControl w:val="0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>- Славкову Нину Леонидовну, шеф-повара МБДОУ «Центр развития ребенка – детский сад № 122»</w:t>
      </w:r>
    </w:p>
    <w:p w14:paraId="453218CF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2DEE9A43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sz w:val="26"/>
          <w:szCs w:val="26"/>
        </w:rPr>
        <w:t xml:space="preserve">- </w:t>
      </w:r>
      <w:r w:rsidRPr="00293B12">
        <w:rPr>
          <w:color w:val="000000" w:themeColor="text1"/>
          <w:sz w:val="26"/>
          <w:szCs w:val="26"/>
        </w:rPr>
        <w:t>Солодовникову Маргариту Владимировну, педагога доп. образования МБОУ «Средняя общеобразовательная школа № 40</w:t>
      </w:r>
      <w:proofErr w:type="gramStart"/>
      <w:r w:rsidRPr="00293B12">
        <w:rPr>
          <w:color w:val="000000" w:themeColor="text1"/>
          <w:sz w:val="26"/>
          <w:szCs w:val="26"/>
        </w:rPr>
        <w:t>»,  «</w:t>
      </w:r>
      <w:proofErr w:type="gramEnd"/>
      <w:r w:rsidRPr="00293B12">
        <w:rPr>
          <w:color w:val="000000" w:themeColor="text1"/>
          <w:sz w:val="26"/>
          <w:szCs w:val="26"/>
        </w:rPr>
        <w:t>Мама» (казачий романс)</w:t>
      </w:r>
    </w:p>
    <w:p w14:paraId="35A0C6BF" w14:textId="77777777" w:rsidR="00293B12" w:rsidRPr="00293B12" w:rsidRDefault="00293B12" w:rsidP="00293B12">
      <w:pPr>
        <w:widowControl w:val="0"/>
        <w:ind w:firstLine="72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 xml:space="preserve"> степени: </w:t>
      </w:r>
    </w:p>
    <w:p w14:paraId="73F54F05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 xml:space="preserve">- </w:t>
      </w:r>
      <w:r w:rsidRPr="00293B12">
        <w:rPr>
          <w:sz w:val="26"/>
          <w:szCs w:val="26"/>
        </w:rPr>
        <w:t>Шевченко Марию Александровну, педагога доп. образования</w:t>
      </w:r>
      <w:r w:rsidRPr="00293B12">
        <w:rPr>
          <w:color w:val="000000" w:themeColor="text1"/>
          <w:sz w:val="26"/>
          <w:szCs w:val="26"/>
        </w:rPr>
        <w:t xml:space="preserve"> МБОУ «Средняя общеобразовательная школа № 49</w:t>
      </w:r>
      <w:proofErr w:type="gramStart"/>
      <w:r w:rsidRPr="00293B12">
        <w:rPr>
          <w:color w:val="000000" w:themeColor="text1"/>
          <w:sz w:val="26"/>
          <w:szCs w:val="26"/>
        </w:rPr>
        <w:t xml:space="preserve">», </w:t>
      </w:r>
      <w:r w:rsidRPr="00293B12">
        <w:rPr>
          <w:sz w:val="26"/>
          <w:szCs w:val="26"/>
        </w:rPr>
        <w:t xml:space="preserve"> «</w:t>
      </w:r>
      <w:proofErr w:type="gramEnd"/>
      <w:r w:rsidRPr="00293B12">
        <w:rPr>
          <w:sz w:val="26"/>
          <w:szCs w:val="26"/>
        </w:rPr>
        <w:t>Матушка», народная песня</w:t>
      </w:r>
    </w:p>
    <w:p w14:paraId="24E57784" w14:textId="77777777" w:rsidR="00293B12" w:rsidRPr="00293B12" w:rsidRDefault="00293B12" w:rsidP="00293B12">
      <w:pPr>
        <w:jc w:val="both"/>
        <w:rPr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В номинации «Народный вокал» (дуэт):</w:t>
      </w:r>
    </w:p>
    <w:p w14:paraId="1226D0CF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76253E1B" w14:textId="77777777" w:rsidR="00293B12" w:rsidRPr="00293B12" w:rsidRDefault="00293B12" w:rsidP="00293B12">
      <w:pPr>
        <w:ind w:firstLine="708"/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Полякова Константина Викторовича, концертмейстера, Савельеву Елену Юрьевну, музыкального руководителя МБДОУ «Центр развития ребенка – детский сад № 91»</w:t>
      </w:r>
    </w:p>
    <w:p w14:paraId="7D0D0332" w14:textId="77777777" w:rsidR="00293B12" w:rsidRP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В номинации «Народный вокал» (ансамбль):</w:t>
      </w:r>
    </w:p>
    <w:p w14:paraId="77408242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00D209CD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- </w:t>
      </w:r>
      <w:r w:rsidRPr="00293B12">
        <w:rPr>
          <w:color w:val="000000" w:themeColor="text1"/>
          <w:sz w:val="26"/>
          <w:szCs w:val="26"/>
        </w:rPr>
        <w:t xml:space="preserve">Коллектив сотрудников МБОУ «Средняя общеобразовательная школа № 50 им. Ю.А. Гагарина», рук. Волобуева Татьяна Викторовна, учитель </w:t>
      </w:r>
      <w:proofErr w:type="gramStart"/>
      <w:r w:rsidRPr="00293B12">
        <w:rPr>
          <w:color w:val="000000" w:themeColor="text1"/>
          <w:sz w:val="26"/>
          <w:szCs w:val="26"/>
        </w:rPr>
        <w:t>музыки,  РНП</w:t>
      </w:r>
      <w:proofErr w:type="gramEnd"/>
      <w:r w:rsidRPr="00293B12">
        <w:rPr>
          <w:color w:val="000000" w:themeColor="text1"/>
          <w:sz w:val="26"/>
          <w:szCs w:val="26"/>
        </w:rPr>
        <w:t xml:space="preserve"> «Заболела Дунина головка»</w:t>
      </w:r>
    </w:p>
    <w:p w14:paraId="14CEBFA3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 xml:space="preserve"> - Вокальный ансамбль МБУДО «Дворец детского творчества», рук. Сергеева О.М., педагог доп. образования, «Колыбельная»</w:t>
      </w:r>
    </w:p>
    <w:p w14:paraId="5A9A929A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  <w:r w:rsidRPr="00293B12">
        <w:rPr>
          <w:sz w:val="26"/>
          <w:szCs w:val="26"/>
        </w:rPr>
        <w:t xml:space="preserve"> </w:t>
      </w:r>
    </w:p>
    <w:p w14:paraId="76F700BC" w14:textId="77777777" w:rsidR="00293B12" w:rsidRPr="00293B12" w:rsidRDefault="00293B12" w:rsidP="00293B12">
      <w:pPr>
        <w:widowControl w:val="0"/>
        <w:contextualSpacing/>
        <w:jc w:val="both"/>
        <w:rPr>
          <w:b/>
          <w:color w:val="000000"/>
          <w:sz w:val="26"/>
          <w:szCs w:val="26"/>
          <w:shd w:val="clear" w:color="auto" w:fill="FFFFFF"/>
        </w:rPr>
      </w:pPr>
      <w:r w:rsidRPr="00293B12">
        <w:rPr>
          <w:sz w:val="26"/>
          <w:szCs w:val="26"/>
        </w:rPr>
        <w:t xml:space="preserve">- Ансамбль «Россияночка», руководитель Толмачева Светлана Владимировна, педагог-организатор, </w:t>
      </w:r>
      <w:r w:rsidRPr="00293B12">
        <w:rPr>
          <w:color w:val="000000"/>
          <w:sz w:val="26"/>
          <w:szCs w:val="26"/>
        </w:rPr>
        <w:t xml:space="preserve">МБДОУ «Центр развития ребенка - детский сад № 97».  Свадебная песня Курской области «Да, у нас </w:t>
      </w:r>
      <w:proofErr w:type="spellStart"/>
      <w:r w:rsidRPr="00293B12">
        <w:rPr>
          <w:color w:val="000000"/>
          <w:sz w:val="26"/>
          <w:szCs w:val="26"/>
        </w:rPr>
        <w:t>ноня</w:t>
      </w:r>
      <w:proofErr w:type="spellEnd"/>
      <w:r w:rsidRPr="00293B12">
        <w:rPr>
          <w:color w:val="000000"/>
          <w:sz w:val="26"/>
          <w:szCs w:val="26"/>
        </w:rPr>
        <w:t xml:space="preserve"> белый день»</w:t>
      </w:r>
    </w:p>
    <w:p w14:paraId="7CE42C45" w14:textId="77777777" w:rsidR="00293B12" w:rsidRP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В номинации «Фольклор» (ансамбль):</w:t>
      </w:r>
    </w:p>
    <w:p w14:paraId="58835C8F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4282BFC7" w14:textId="77777777" w:rsidR="00293B12" w:rsidRPr="00293B12" w:rsidRDefault="00293B12" w:rsidP="00293B12">
      <w:pPr>
        <w:contextualSpacing/>
        <w:jc w:val="both"/>
        <w:rPr>
          <w:sz w:val="26"/>
          <w:szCs w:val="26"/>
        </w:rPr>
      </w:pPr>
      <w:r w:rsidRPr="00293B12">
        <w:rPr>
          <w:b/>
          <w:sz w:val="26"/>
          <w:szCs w:val="26"/>
        </w:rPr>
        <w:lastRenderedPageBreak/>
        <w:t xml:space="preserve">- </w:t>
      </w:r>
      <w:r w:rsidRPr="00293B12">
        <w:rPr>
          <w:bCs/>
          <w:sz w:val="26"/>
          <w:szCs w:val="26"/>
        </w:rPr>
        <w:t>А</w:t>
      </w:r>
      <w:r w:rsidRPr="00293B12">
        <w:rPr>
          <w:color w:val="000000"/>
          <w:sz w:val="26"/>
          <w:szCs w:val="26"/>
        </w:rPr>
        <w:t xml:space="preserve">нсамбль «Ай, да кумушки» МБДОУ «Детский сад комбинированного вида № 9». Песня «Скворушка» (рук. Панькова Ирина Станиславовна, ПДО по фольклору, </w:t>
      </w:r>
      <w:proofErr w:type="spellStart"/>
      <w:r w:rsidRPr="00293B12">
        <w:rPr>
          <w:color w:val="000000"/>
          <w:sz w:val="26"/>
          <w:szCs w:val="26"/>
        </w:rPr>
        <w:t>Карачевцева</w:t>
      </w:r>
      <w:proofErr w:type="spellEnd"/>
      <w:r w:rsidRPr="00293B12">
        <w:rPr>
          <w:color w:val="000000"/>
          <w:sz w:val="26"/>
          <w:szCs w:val="26"/>
        </w:rPr>
        <w:t xml:space="preserve"> Татьяна Николаевна, инструктор по физической культуре, </w:t>
      </w:r>
      <w:proofErr w:type="spellStart"/>
      <w:r w:rsidRPr="00293B12">
        <w:rPr>
          <w:color w:val="000000"/>
          <w:sz w:val="26"/>
          <w:szCs w:val="26"/>
        </w:rPr>
        <w:t>Поцелуева</w:t>
      </w:r>
      <w:proofErr w:type="spellEnd"/>
      <w:r w:rsidRPr="00293B12">
        <w:rPr>
          <w:color w:val="000000"/>
          <w:sz w:val="26"/>
          <w:szCs w:val="26"/>
        </w:rPr>
        <w:t xml:space="preserve"> Анастасия Алексеевна, музыкальный руководитель)</w:t>
      </w:r>
    </w:p>
    <w:p w14:paraId="073AA7B2" w14:textId="77777777" w:rsidR="00293B12" w:rsidRDefault="00293B12" w:rsidP="00293B12">
      <w:pPr>
        <w:ind w:firstLine="708"/>
        <w:contextualSpacing/>
        <w:jc w:val="both"/>
        <w:rPr>
          <w:b/>
          <w:color w:val="000000"/>
          <w:sz w:val="26"/>
          <w:szCs w:val="26"/>
          <w:u w:val="single"/>
        </w:rPr>
      </w:pPr>
    </w:p>
    <w:p w14:paraId="2D04095D" w14:textId="5F958C77" w:rsidR="00293B12" w:rsidRPr="00293B12" w:rsidRDefault="00293B12" w:rsidP="00293B12">
      <w:pPr>
        <w:ind w:firstLine="708"/>
        <w:contextualSpacing/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«Эстрадный вокал» (соло):</w:t>
      </w:r>
    </w:p>
    <w:p w14:paraId="0EE806FC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7660AEFC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bCs/>
          <w:color w:val="000000"/>
          <w:sz w:val="26"/>
          <w:szCs w:val="26"/>
        </w:rPr>
        <w:t>-</w:t>
      </w:r>
      <w:r w:rsidRPr="00293B12">
        <w:rPr>
          <w:color w:val="000000"/>
          <w:sz w:val="26"/>
          <w:szCs w:val="26"/>
        </w:rPr>
        <w:t xml:space="preserve"> Колоколову Наталью Олеговну, заведующего МБДОУ «Детский сад комбинированного вида № 96». Песня «Погода в доме» (муз. Р. </w:t>
      </w:r>
      <w:proofErr w:type="spellStart"/>
      <w:r w:rsidRPr="00293B12">
        <w:rPr>
          <w:color w:val="000000"/>
          <w:sz w:val="26"/>
          <w:szCs w:val="26"/>
        </w:rPr>
        <w:t>Горобцова</w:t>
      </w:r>
      <w:proofErr w:type="spellEnd"/>
      <w:r w:rsidRPr="00293B12">
        <w:rPr>
          <w:color w:val="000000"/>
          <w:sz w:val="26"/>
          <w:szCs w:val="26"/>
        </w:rPr>
        <w:t xml:space="preserve">, сл. </w:t>
      </w:r>
      <w:proofErr w:type="spellStart"/>
      <w:r w:rsidRPr="00293B12">
        <w:rPr>
          <w:color w:val="000000"/>
          <w:sz w:val="26"/>
          <w:szCs w:val="26"/>
        </w:rPr>
        <w:t>М.Танича</w:t>
      </w:r>
      <w:proofErr w:type="spellEnd"/>
      <w:r w:rsidRPr="00293B12">
        <w:rPr>
          <w:color w:val="000000"/>
          <w:sz w:val="26"/>
          <w:szCs w:val="26"/>
        </w:rPr>
        <w:t>)</w:t>
      </w:r>
    </w:p>
    <w:p w14:paraId="7625F7A6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r w:rsidRPr="00293B12">
        <w:rPr>
          <w:color w:val="000000" w:themeColor="text1"/>
          <w:sz w:val="26"/>
          <w:szCs w:val="26"/>
        </w:rPr>
        <w:t xml:space="preserve">Бондарева Геннадия Борисовича, учителя истории МБОУ «Лицей № 6 им. М.А. Булатова», песня «Колыбельная» (сл. Р. Гамзатова, муз. О. Фельцмана) </w:t>
      </w:r>
    </w:p>
    <w:p w14:paraId="299A901F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proofErr w:type="spellStart"/>
      <w:r w:rsidRPr="00293B12">
        <w:rPr>
          <w:sz w:val="26"/>
          <w:szCs w:val="26"/>
        </w:rPr>
        <w:t>Комкину</w:t>
      </w:r>
      <w:proofErr w:type="spellEnd"/>
      <w:r w:rsidRPr="00293B12">
        <w:rPr>
          <w:sz w:val="26"/>
          <w:szCs w:val="26"/>
        </w:rPr>
        <w:t xml:space="preserve"> Елену Юрьевну, учителя истории и обществознания</w:t>
      </w:r>
      <w:r w:rsidRPr="00293B12">
        <w:rPr>
          <w:color w:val="000000" w:themeColor="text1"/>
          <w:sz w:val="26"/>
          <w:szCs w:val="26"/>
        </w:rPr>
        <w:t xml:space="preserve"> МБОУ «Средняя общеобразовательная школа № 43 им. Г.К. Жукова»,</w:t>
      </w:r>
      <w:r w:rsidRPr="00293B12">
        <w:rPr>
          <w:sz w:val="26"/>
          <w:szCs w:val="26"/>
        </w:rPr>
        <w:t xml:space="preserve"> муз. Э. Колмановского, сл. И. </w:t>
      </w:r>
      <w:proofErr w:type="spellStart"/>
      <w:r w:rsidRPr="00293B12">
        <w:rPr>
          <w:sz w:val="26"/>
          <w:szCs w:val="26"/>
        </w:rPr>
        <w:t>Шаферана</w:t>
      </w:r>
      <w:proofErr w:type="spellEnd"/>
      <w:r w:rsidRPr="00293B12">
        <w:rPr>
          <w:sz w:val="26"/>
          <w:szCs w:val="26"/>
        </w:rPr>
        <w:t xml:space="preserve"> «Наши мамы»</w:t>
      </w:r>
    </w:p>
    <w:p w14:paraId="2997AFA2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sz w:val="26"/>
          <w:szCs w:val="26"/>
        </w:rPr>
        <w:t xml:space="preserve">- Емельянова Артура Сергеевича, педагога доп. образования, коллектив сотрудников </w:t>
      </w:r>
      <w:r w:rsidRPr="00293B12">
        <w:rPr>
          <w:color w:val="000000" w:themeColor="text1"/>
          <w:sz w:val="26"/>
          <w:szCs w:val="26"/>
        </w:rPr>
        <w:t>МБУ ДО «Дворец пионеров и школьников г. Курска»,</w:t>
      </w:r>
      <w:r w:rsidRPr="00293B12">
        <w:rPr>
          <w:sz w:val="26"/>
          <w:szCs w:val="26"/>
        </w:rPr>
        <w:t xml:space="preserve"> О. Молчанов, К. </w:t>
      </w:r>
      <w:proofErr w:type="spellStart"/>
      <w:r w:rsidRPr="00293B12">
        <w:rPr>
          <w:sz w:val="26"/>
          <w:szCs w:val="26"/>
        </w:rPr>
        <w:t>Крастошевский</w:t>
      </w:r>
      <w:proofErr w:type="spellEnd"/>
      <w:r w:rsidRPr="00293B12">
        <w:rPr>
          <w:sz w:val="26"/>
          <w:szCs w:val="26"/>
        </w:rPr>
        <w:t xml:space="preserve"> «Русская красавица»</w:t>
      </w:r>
    </w:p>
    <w:p w14:paraId="3B39A06F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2CCCA036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</w:rPr>
        <w:t>-  Любину Анну Владимировну, музыкального руководителя МБДОУ «Центр развития ребенка – детский сад № 99». Песня</w:t>
      </w:r>
      <w:r w:rsidRPr="00293B12">
        <w:rPr>
          <w:color w:val="000000"/>
          <w:sz w:val="26"/>
          <w:szCs w:val="26"/>
          <w:shd w:val="clear" w:color="auto" w:fill="FFFFFF"/>
        </w:rPr>
        <w:t xml:space="preserve"> «Ветер перемен» (муз. </w:t>
      </w:r>
      <w:proofErr w:type="spellStart"/>
      <w:r w:rsidRPr="00293B12">
        <w:rPr>
          <w:color w:val="000000"/>
          <w:sz w:val="26"/>
          <w:szCs w:val="26"/>
          <w:shd w:val="clear" w:color="auto" w:fill="FFFFFF"/>
        </w:rPr>
        <w:t>М.Дунаевского</w:t>
      </w:r>
      <w:proofErr w:type="spellEnd"/>
      <w:r w:rsidRPr="00293B12">
        <w:rPr>
          <w:color w:val="000000"/>
          <w:sz w:val="26"/>
          <w:szCs w:val="26"/>
          <w:shd w:val="clear" w:color="auto" w:fill="FFFFFF"/>
        </w:rPr>
        <w:t xml:space="preserve">, сл. </w:t>
      </w:r>
      <w:proofErr w:type="spellStart"/>
      <w:r w:rsidRPr="00293B12">
        <w:rPr>
          <w:color w:val="000000"/>
          <w:sz w:val="26"/>
          <w:szCs w:val="26"/>
          <w:shd w:val="clear" w:color="auto" w:fill="FFFFFF"/>
        </w:rPr>
        <w:t>Н.Олева</w:t>
      </w:r>
      <w:proofErr w:type="spellEnd"/>
      <w:r w:rsidRPr="00293B12">
        <w:rPr>
          <w:color w:val="000000"/>
          <w:sz w:val="26"/>
          <w:szCs w:val="26"/>
          <w:shd w:val="clear" w:color="auto" w:fill="FFFFFF"/>
        </w:rPr>
        <w:t>);</w:t>
      </w:r>
    </w:p>
    <w:p w14:paraId="412B01F2" w14:textId="77777777" w:rsidR="00293B12" w:rsidRPr="00293B12" w:rsidRDefault="00293B12" w:rsidP="00293B12">
      <w:pPr>
        <w:ind w:firstLine="708"/>
        <w:contextualSpacing/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«Эстрадный вокал» (дуэт):</w:t>
      </w:r>
    </w:p>
    <w:p w14:paraId="29F681F3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r w:rsidRPr="00293B12">
        <w:rPr>
          <w:b/>
          <w:i/>
          <w:sz w:val="26"/>
          <w:szCs w:val="26"/>
        </w:rPr>
        <w:t>дипломом лауреата I степени:</w:t>
      </w:r>
    </w:p>
    <w:p w14:paraId="70E4035E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sz w:val="26"/>
          <w:szCs w:val="26"/>
        </w:rPr>
        <w:t xml:space="preserve"> Сухорукову Ирину Геннадьевну, педагога доп. образования, </w:t>
      </w:r>
      <w:proofErr w:type="spellStart"/>
      <w:r w:rsidRPr="00293B12">
        <w:rPr>
          <w:sz w:val="26"/>
          <w:szCs w:val="26"/>
        </w:rPr>
        <w:t>Томарова</w:t>
      </w:r>
      <w:proofErr w:type="spellEnd"/>
      <w:r w:rsidRPr="00293B12">
        <w:rPr>
          <w:sz w:val="26"/>
          <w:szCs w:val="26"/>
        </w:rPr>
        <w:t xml:space="preserve"> Андрея Анатольевича, педагога доп. образования</w:t>
      </w:r>
      <w:r w:rsidRPr="00293B12">
        <w:rPr>
          <w:color w:val="000000" w:themeColor="text1"/>
          <w:sz w:val="26"/>
          <w:szCs w:val="26"/>
        </w:rPr>
        <w:t xml:space="preserve"> МБУ ДО «Дворец пионеров и школьников г. Курска»,</w:t>
      </w:r>
      <w:r w:rsidRPr="00293B12">
        <w:rPr>
          <w:bCs/>
          <w:color w:val="333333"/>
          <w:sz w:val="26"/>
          <w:szCs w:val="26"/>
          <w:shd w:val="clear" w:color="auto" w:fill="FFFFFF"/>
        </w:rPr>
        <w:t xml:space="preserve"> слова </w:t>
      </w:r>
      <w:r w:rsidRPr="00293B12">
        <w:rPr>
          <w:color w:val="333333"/>
          <w:sz w:val="26"/>
          <w:szCs w:val="26"/>
          <w:shd w:val="clear" w:color="auto" w:fill="FFFFFF"/>
        </w:rPr>
        <w:t>Н. Доризо, музыка М. Фрадкина</w:t>
      </w:r>
      <w:r w:rsidRPr="00293B12">
        <w:rPr>
          <w:sz w:val="26"/>
          <w:szCs w:val="26"/>
        </w:rPr>
        <w:t xml:space="preserve"> «На тот большак»</w:t>
      </w:r>
    </w:p>
    <w:p w14:paraId="766220E9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2D957CE9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sz w:val="26"/>
          <w:szCs w:val="26"/>
        </w:rPr>
        <w:t xml:space="preserve"> Баженову Людмилу Валерьевну, зам. директора по ВР, Сухорукову Ирину Геннадьевну, учителя музыки</w:t>
      </w:r>
      <w:r w:rsidRPr="00293B12">
        <w:rPr>
          <w:color w:val="000000" w:themeColor="text1"/>
          <w:sz w:val="26"/>
          <w:szCs w:val="26"/>
        </w:rPr>
        <w:t xml:space="preserve"> МБОУ «Гимназия № 4», </w:t>
      </w:r>
      <w:r w:rsidRPr="00293B12">
        <w:rPr>
          <w:sz w:val="26"/>
          <w:szCs w:val="26"/>
        </w:rPr>
        <w:t>«Скажите детям»</w:t>
      </w:r>
    </w:p>
    <w:p w14:paraId="3D81B676" w14:textId="77777777" w:rsidR="00293B12" w:rsidRPr="00293B12" w:rsidRDefault="00293B12" w:rsidP="00293B12">
      <w:pPr>
        <w:widowControl w:val="0"/>
        <w:ind w:firstLine="708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34419E04" w14:textId="77777777" w:rsidR="00293B12" w:rsidRPr="00293B12" w:rsidRDefault="00293B12" w:rsidP="00293B12">
      <w:pPr>
        <w:contextualSpacing/>
        <w:jc w:val="both"/>
        <w:rPr>
          <w:color w:val="000000" w:themeColor="text1"/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93B12">
        <w:rPr>
          <w:color w:val="000000" w:themeColor="text1"/>
          <w:sz w:val="26"/>
          <w:szCs w:val="26"/>
          <w:shd w:val="clear" w:color="auto" w:fill="FFFFFF"/>
        </w:rPr>
        <w:t>Тагвей</w:t>
      </w:r>
      <w:proofErr w:type="spellEnd"/>
      <w:r w:rsidRPr="00293B12">
        <w:rPr>
          <w:color w:val="000000" w:themeColor="text1"/>
          <w:sz w:val="26"/>
          <w:szCs w:val="26"/>
          <w:shd w:val="clear" w:color="auto" w:fill="FFFFFF"/>
        </w:rPr>
        <w:t xml:space="preserve"> Елену Андреевну, педагога доп. образования, </w:t>
      </w:r>
      <w:proofErr w:type="spellStart"/>
      <w:r w:rsidRPr="00293B12">
        <w:rPr>
          <w:b/>
          <w:bCs/>
          <w:color w:val="000000" w:themeColor="text1"/>
          <w:sz w:val="26"/>
          <w:szCs w:val="26"/>
          <w:shd w:val="clear" w:color="auto" w:fill="FFFFFF"/>
        </w:rPr>
        <w:t>Сподырева</w:t>
      </w:r>
      <w:proofErr w:type="spellEnd"/>
      <w:r w:rsidRPr="00293B12">
        <w:rPr>
          <w:b/>
          <w:bCs/>
          <w:color w:val="000000" w:themeColor="text1"/>
          <w:sz w:val="26"/>
          <w:szCs w:val="26"/>
          <w:shd w:val="clear" w:color="auto" w:fill="FFFFFF"/>
        </w:rPr>
        <w:t xml:space="preserve"> Романа Николаевича, педагога дополнительного образования</w:t>
      </w:r>
      <w:r w:rsidRPr="00293B12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293B12">
        <w:rPr>
          <w:color w:val="000000" w:themeColor="text1"/>
          <w:sz w:val="26"/>
          <w:szCs w:val="26"/>
        </w:rPr>
        <w:t xml:space="preserve">МБУДО «Центр детского творчества», </w:t>
      </w:r>
      <w:r w:rsidRPr="00293B12">
        <w:rPr>
          <w:color w:val="000000" w:themeColor="text1"/>
          <w:sz w:val="26"/>
          <w:szCs w:val="26"/>
          <w:shd w:val="clear" w:color="auto" w:fill="FFFFFF"/>
        </w:rPr>
        <w:t>И. Корнелюк «Семья»</w:t>
      </w:r>
    </w:p>
    <w:p w14:paraId="5457CE6D" w14:textId="77777777" w:rsidR="00293B12" w:rsidRPr="00293B12" w:rsidRDefault="00293B12" w:rsidP="00293B12">
      <w:pPr>
        <w:ind w:firstLine="708"/>
        <w:contextualSpacing/>
        <w:jc w:val="both"/>
        <w:rPr>
          <w:b/>
          <w:color w:val="000000"/>
          <w:sz w:val="26"/>
          <w:szCs w:val="26"/>
          <w:u w:val="single"/>
          <w:shd w:val="clear" w:color="auto" w:fill="FFFFFF"/>
        </w:rPr>
      </w:pPr>
      <w:r w:rsidRPr="00293B12">
        <w:rPr>
          <w:b/>
          <w:color w:val="000000"/>
          <w:sz w:val="26"/>
          <w:szCs w:val="26"/>
          <w:u w:val="single"/>
          <w:shd w:val="clear" w:color="auto" w:fill="FFFFFF"/>
        </w:rPr>
        <w:t>В номинации «Эстрадный вокал» (ансамбль):</w:t>
      </w:r>
    </w:p>
    <w:p w14:paraId="479716AC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  </w:t>
      </w:r>
      <w:r w:rsidRPr="00293B12">
        <w:rPr>
          <w:b/>
          <w:i/>
          <w:sz w:val="26"/>
          <w:szCs w:val="26"/>
        </w:rPr>
        <w:t>дипломом лауреата I степени:</w:t>
      </w:r>
    </w:p>
    <w:p w14:paraId="0A4D8D9E" w14:textId="77777777" w:rsidR="00293B12" w:rsidRPr="00293B12" w:rsidRDefault="00293B12" w:rsidP="00293B12">
      <w:pPr>
        <w:jc w:val="both"/>
        <w:rPr>
          <w:color w:val="333333"/>
          <w:sz w:val="26"/>
          <w:szCs w:val="26"/>
        </w:rPr>
      </w:pPr>
      <w:r w:rsidRPr="00293B12">
        <w:rPr>
          <w:sz w:val="26"/>
          <w:szCs w:val="26"/>
        </w:rPr>
        <w:t xml:space="preserve">- Вокальный ансамбль «Арт-проспект» </w:t>
      </w:r>
      <w:r w:rsidRPr="00293B12">
        <w:rPr>
          <w:color w:val="000000"/>
          <w:sz w:val="26"/>
          <w:szCs w:val="26"/>
        </w:rPr>
        <w:t xml:space="preserve">МБОУ СОШ № 62, </w:t>
      </w:r>
      <w:r w:rsidRPr="00293B12">
        <w:rPr>
          <w:sz w:val="26"/>
          <w:szCs w:val="26"/>
        </w:rPr>
        <w:t xml:space="preserve">руководители Гладкова Дарья Александровна, Переверзева Татьяна Викторовна, исп. директор Шишкова Оксана Александровна, учителя и педагоги дополнительного образования и вспомогательный персонал, «Отчий дом», </w:t>
      </w:r>
      <w:r w:rsidRPr="00293B12">
        <w:rPr>
          <w:bCs/>
          <w:color w:val="333333"/>
          <w:sz w:val="26"/>
          <w:szCs w:val="26"/>
        </w:rPr>
        <w:t xml:space="preserve">автор текста (слов): </w:t>
      </w:r>
      <w:r w:rsidRPr="00293B12">
        <w:rPr>
          <w:color w:val="333333"/>
          <w:sz w:val="26"/>
          <w:szCs w:val="26"/>
        </w:rPr>
        <w:t>Дементьев А., </w:t>
      </w:r>
      <w:r w:rsidRPr="00293B12">
        <w:rPr>
          <w:bCs/>
          <w:color w:val="333333"/>
          <w:sz w:val="26"/>
          <w:szCs w:val="26"/>
        </w:rPr>
        <w:t xml:space="preserve">композитор (музыка): </w:t>
      </w:r>
      <w:r w:rsidRPr="00293B12">
        <w:rPr>
          <w:color w:val="333333"/>
          <w:sz w:val="26"/>
          <w:szCs w:val="26"/>
        </w:rPr>
        <w:t>Мартынов Е. </w:t>
      </w:r>
    </w:p>
    <w:p w14:paraId="5C3EA4AA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6A3FE56C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-</w:t>
      </w:r>
      <w:r w:rsidRPr="00293B12">
        <w:rPr>
          <w:sz w:val="26"/>
          <w:szCs w:val="26"/>
        </w:rPr>
        <w:t xml:space="preserve"> Вокальный ансамбль «Арт-проспект»</w:t>
      </w:r>
      <w:r w:rsidRPr="00293B12">
        <w:rPr>
          <w:color w:val="000000"/>
          <w:sz w:val="26"/>
          <w:szCs w:val="26"/>
        </w:rPr>
        <w:t xml:space="preserve"> МБОУ СОШ № 62</w:t>
      </w:r>
      <w:r w:rsidRPr="00293B12">
        <w:rPr>
          <w:sz w:val="26"/>
          <w:szCs w:val="26"/>
        </w:rPr>
        <w:t>, руководители Гладкова Дарья Александровна, Переверзева Татьяна Викторовна, «Любимый город»,</w:t>
      </w:r>
      <w:r w:rsidRPr="00293B12">
        <w:rPr>
          <w:color w:val="000000"/>
          <w:sz w:val="26"/>
          <w:szCs w:val="26"/>
          <w:shd w:val="clear" w:color="auto" w:fill="FFFFFF"/>
        </w:rPr>
        <w:t xml:space="preserve"> муз</w:t>
      </w:r>
      <w:r w:rsidRPr="00293B12">
        <w:rPr>
          <w:sz w:val="26"/>
          <w:szCs w:val="26"/>
        </w:rPr>
        <w:t xml:space="preserve"> </w:t>
      </w:r>
      <w:r w:rsidRPr="00293B12">
        <w:rPr>
          <w:color w:val="000000"/>
          <w:sz w:val="26"/>
          <w:szCs w:val="26"/>
          <w:shd w:val="clear" w:color="auto" w:fill="FFFFFF"/>
        </w:rPr>
        <w:t>Н. Богословский, сл. Е. Долматовского</w:t>
      </w:r>
    </w:p>
    <w:p w14:paraId="30514E01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color w:val="000000" w:themeColor="text1"/>
          <w:sz w:val="26"/>
          <w:szCs w:val="26"/>
        </w:rPr>
        <w:t xml:space="preserve"> Вокальный ансамбль МБУДО «Дворец детского творчества»</w:t>
      </w:r>
      <w:r w:rsidRPr="00293B12">
        <w:rPr>
          <w:sz w:val="26"/>
          <w:szCs w:val="26"/>
        </w:rPr>
        <w:t xml:space="preserve">, </w:t>
      </w:r>
      <w:r w:rsidRPr="00293B12">
        <w:rPr>
          <w:color w:val="000000" w:themeColor="text1"/>
          <w:sz w:val="26"/>
          <w:szCs w:val="26"/>
        </w:rPr>
        <w:t xml:space="preserve">рук. </w:t>
      </w:r>
      <w:proofErr w:type="spellStart"/>
      <w:r w:rsidRPr="00293B12">
        <w:rPr>
          <w:color w:val="000000" w:themeColor="text1"/>
          <w:sz w:val="26"/>
          <w:szCs w:val="26"/>
        </w:rPr>
        <w:t>СологубенкоО.Т</w:t>
      </w:r>
      <w:proofErr w:type="spellEnd"/>
      <w:r w:rsidRPr="00293B12">
        <w:rPr>
          <w:color w:val="000000" w:themeColor="text1"/>
          <w:sz w:val="26"/>
          <w:szCs w:val="26"/>
        </w:rPr>
        <w:t xml:space="preserve">, </w:t>
      </w:r>
      <w:proofErr w:type="spellStart"/>
      <w:r w:rsidRPr="00293B12">
        <w:rPr>
          <w:color w:val="000000" w:themeColor="text1"/>
          <w:sz w:val="26"/>
          <w:szCs w:val="26"/>
        </w:rPr>
        <w:t>пдо</w:t>
      </w:r>
      <w:proofErr w:type="spellEnd"/>
      <w:r w:rsidRPr="00293B12">
        <w:rPr>
          <w:color w:val="000000" w:themeColor="text1"/>
          <w:sz w:val="26"/>
          <w:szCs w:val="26"/>
        </w:rPr>
        <w:t>, «</w:t>
      </w:r>
      <w:r w:rsidRPr="00293B12">
        <w:rPr>
          <w:sz w:val="26"/>
          <w:szCs w:val="26"/>
        </w:rPr>
        <w:t>Родина»</w:t>
      </w:r>
    </w:p>
    <w:p w14:paraId="3A2A5A2D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05D233B6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lastRenderedPageBreak/>
        <w:t xml:space="preserve">- Ансамбль «Ассорти» (руководитель Дородных Елена Васильевна, музыкальный руководитель) МБДОУ «Детский сад комбинированного вида № 104» </w:t>
      </w:r>
    </w:p>
    <w:p w14:paraId="6C168BE8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Хор педагогов МБОУ «Средняя общеобразовательная школа № 52», муз. рук. Анпилогова Ирина Николаевна, </w:t>
      </w:r>
      <w:proofErr w:type="spellStart"/>
      <w:r w:rsidRPr="00293B12">
        <w:rPr>
          <w:color w:val="000000" w:themeColor="text1"/>
          <w:sz w:val="26"/>
          <w:szCs w:val="26"/>
        </w:rPr>
        <w:t>Дюмина</w:t>
      </w:r>
      <w:proofErr w:type="spellEnd"/>
      <w:r w:rsidRPr="00293B12">
        <w:rPr>
          <w:color w:val="000000" w:themeColor="text1"/>
          <w:sz w:val="26"/>
          <w:szCs w:val="26"/>
        </w:rPr>
        <w:t xml:space="preserve"> Наталья Владимировна, хореограф Татаренкова Нелли Егоровна, </w:t>
      </w:r>
      <w:r w:rsidRPr="00293B12">
        <w:rPr>
          <w:rFonts w:eastAsia="Arial Unicode MS"/>
          <w:color w:val="000000" w:themeColor="text1"/>
          <w:sz w:val="26"/>
          <w:szCs w:val="26"/>
        </w:rPr>
        <w:t>муз</w:t>
      </w:r>
      <w:proofErr w:type="gramStart"/>
      <w:r w:rsidRPr="00293B12">
        <w:rPr>
          <w:rFonts w:eastAsia="Arial Unicode MS"/>
          <w:color w:val="000000" w:themeColor="text1"/>
          <w:sz w:val="26"/>
          <w:szCs w:val="26"/>
        </w:rPr>
        <w:t>.</w:t>
      </w:r>
      <w:proofErr w:type="gramEnd"/>
      <w:r w:rsidRPr="00293B12">
        <w:rPr>
          <w:rFonts w:eastAsia="Arial Unicode MS"/>
          <w:color w:val="000000" w:themeColor="text1"/>
          <w:sz w:val="26"/>
          <w:szCs w:val="26"/>
        </w:rPr>
        <w:t xml:space="preserve"> и сл. Сергея Куренкова «Береги берега России»</w:t>
      </w:r>
    </w:p>
    <w:p w14:paraId="64F80A3D" w14:textId="77777777" w:rsid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</w:rPr>
      </w:pPr>
    </w:p>
    <w:p w14:paraId="3802255D" w14:textId="704011CE" w:rsidR="00293B12" w:rsidRP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«Авторская песня» соло:</w:t>
      </w:r>
    </w:p>
    <w:p w14:paraId="456031C8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1662AD0F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 xml:space="preserve">- Андриянову Светлану Викторовну, учителя музыки МБОУ «Школа № 32 им. </w:t>
      </w:r>
      <w:proofErr w:type="spellStart"/>
      <w:r w:rsidRPr="00293B12">
        <w:rPr>
          <w:color w:val="000000" w:themeColor="text1"/>
          <w:sz w:val="26"/>
          <w:szCs w:val="26"/>
        </w:rPr>
        <w:t>прп</w:t>
      </w:r>
      <w:proofErr w:type="spellEnd"/>
      <w:r w:rsidRPr="00293B12">
        <w:rPr>
          <w:color w:val="000000" w:themeColor="text1"/>
          <w:sz w:val="26"/>
          <w:szCs w:val="26"/>
        </w:rPr>
        <w:t xml:space="preserve">. Серафима Саровского», сл. и муз. С.В. </w:t>
      </w:r>
      <w:proofErr w:type="spellStart"/>
      <w:r w:rsidRPr="00293B12">
        <w:rPr>
          <w:color w:val="000000" w:themeColor="text1"/>
          <w:sz w:val="26"/>
          <w:szCs w:val="26"/>
        </w:rPr>
        <w:t>Адрияновой</w:t>
      </w:r>
      <w:proofErr w:type="spellEnd"/>
      <w:r w:rsidRPr="00293B12">
        <w:rPr>
          <w:color w:val="000000" w:themeColor="text1"/>
          <w:sz w:val="26"/>
          <w:szCs w:val="26"/>
        </w:rPr>
        <w:t xml:space="preserve"> «Ликуют сердца»</w:t>
      </w:r>
    </w:p>
    <w:p w14:paraId="6295E566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>-</w:t>
      </w:r>
      <w:r w:rsidRPr="00293B12">
        <w:rPr>
          <w:color w:val="000000"/>
          <w:sz w:val="26"/>
          <w:szCs w:val="26"/>
        </w:rPr>
        <w:t xml:space="preserve"> Сафронова Сергея Викторовича, инструктора по физической культуре МБДОУ «Детский сад общеразвивающего вида № 130». Песня «Крик души» (сл. и муз. </w:t>
      </w:r>
      <w:proofErr w:type="spellStart"/>
      <w:r w:rsidRPr="00293B12">
        <w:rPr>
          <w:color w:val="000000"/>
          <w:sz w:val="26"/>
          <w:szCs w:val="26"/>
        </w:rPr>
        <w:t>С.Сафронова</w:t>
      </w:r>
      <w:proofErr w:type="spellEnd"/>
      <w:r w:rsidRPr="00293B12">
        <w:rPr>
          <w:color w:val="000000"/>
          <w:sz w:val="26"/>
          <w:szCs w:val="26"/>
        </w:rPr>
        <w:t>)</w:t>
      </w:r>
    </w:p>
    <w:p w14:paraId="2B8E68CD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115745C9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Блинкину Марину Викторовну, педагога-психолога МБДОУ «Детский сад комбинированного вида № 9»</w:t>
      </w:r>
      <w:r w:rsidRPr="00293B12">
        <w:rPr>
          <w:b/>
          <w:color w:val="000000"/>
          <w:sz w:val="26"/>
          <w:szCs w:val="26"/>
        </w:rPr>
        <w:t>.</w:t>
      </w:r>
      <w:r w:rsidRPr="00293B12">
        <w:rPr>
          <w:color w:val="000000"/>
          <w:sz w:val="26"/>
          <w:szCs w:val="26"/>
        </w:rPr>
        <w:t xml:space="preserve"> Песня «Гладиолусов красный букет» </w:t>
      </w:r>
    </w:p>
    <w:p w14:paraId="5C1CE42B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(сл. и муз. М. </w:t>
      </w:r>
      <w:proofErr w:type="spellStart"/>
      <w:r w:rsidRPr="00293B12">
        <w:rPr>
          <w:color w:val="000000"/>
          <w:sz w:val="26"/>
          <w:szCs w:val="26"/>
        </w:rPr>
        <w:t>Блинкиной</w:t>
      </w:r>
      <w:proofErr w:type="spellEnd"/>
      <w:r w:rsidRPr="00293B12">
        <w:rPr>
          <w:color w:val="000000"/>
          <w:sz w:val="26"/>
          <w:szCs w:val="26"/>
        </w:rPr>
        <w:t>)</w:t>
      </w:r>
    </w:p>
    <w:p w14:paraId="5B6A2FA5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13B2A79C" w14:textId="77777777" w:rsidR="00293B12" w:rsidRPr="00293B12" w:rsidRDefault="00293B12" w:rsidP="00293B12">
      <w:pPr>
        <w:widowControl w:val="0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- </w:t>
      </w:r>
      <w:proofErr w:type="spellStart"/>
      <w:r w:rsidRPr="00293B12">
        <w:rPr>
          <w:sz w:val="26"/>
          <w:szCs w:val="26"/>
        </w:rPr>
        <w:t>Лобынцеву</w:t>
      </w:r>
      <w:proofErr w:type="spellEnd"/>
      <w:r w:rsidRPr="00293B12">
        <w:rPr>
          <w:sz w:val="26"/>
          <w:szCs w:val="26"/>
        </w:rPr>
        <w:t xml:space="preserve"> Галину Анатольевну, воспитателя МБДОУ «Детский сад комбинированного вида № 110». Песня «Речка-реченька» (сл. и муз. Г.А. </w:t>
      </w:r>
      <w:proofErr w:type="spellStart"/>
      <w:r w:rsidRPr="00293B12">
        <w:rPr>
          <w:sz w:val="26"/>
          <w:szCs w:val="26"/>
        </w:rPr>
        <w:t>Лобынцева</w:t>
      </w:r>
      <w:proofErr w:type="spellEnd"/>
      <w:r w:rsidRPr="00293B12">
        <w:rPr>
          <w:sz w:val="26"/>
          <w:szCs w:val="26"/>
        </w:rPr>
        <w:t>)</w:t>
      </w:r>
    </w:p>
    <w:p w14:paraId="47D4B6E8" w14:textId="77777777" w:rsidR="00293B12" w:rsidRPr="00293B12" w:rsidRDefault="00293B12" w:rsidP="00293B12">
      <w:pPr>
        <w:ind w:firstLine="708"/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«Бардовская песня»:</w:t>
      </w:r>
    </w:p>
    <w:p w14:paraId="4679B4B4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46162FBD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Дёгтеву Валерию Александровну, учителя начальных классов МБОУ «Средняя общеобразовательная школа № 2 им. В.З. Петрашова», сл. Э. Асадова, муз. Г. </w:t>
      </w:r>
      <w:proofErr w:type="spellStart"/>
      <w:r w:rsidRPr="00293B12">
        <w:rPr>
          <w:color w:val="000000" w:themeColor="text1"/>
          <w:sz w:val="26"/>
          <w:szCs w:val="26"/>
        </w:rPr>
        <w:t>Нуруллина</w:t>
      </w:r>
      <w:proofErr w:type="spellEnd"/>
      <w:r w:rsidRPr="00293B12">
        <w:rPr>
          <w:color w:val="000000" w:themeColor="text1"/>
          <w:sz w:val="26"/>
          <w:szCs w:val="26"/>
        </w:rPr>
        <w:t xml:space="preserve"> «Я могу тебя долго ждать»</w:t>
      </w:r>
    </w:p>
    <w:p w14:paraId="5C323109" w14:textId="77777777" w:rsidR="00293B12" w:rsidRPr="00293B12" w:rsidRDefault="00293B12" w:rsidP="00293B12">
      <w:pPr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«Патриотическая песня» (соло):</w:t>
      </w:r>
    </w:p>
    <w:p w14:paraId="0C901C23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0F94137B" w14:textId="77777777" w:rsidR="00293B12" w:rsidRPr="00293B12" w:rsidRDefault="00293B12" w:rsidP="00293B12">
      <w:pPr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- Тарасову Ирину Владимировну, преподавателя по вокалу ОБОУ «Лицей-интернат № 1» г. Курска, музыка К. </w:t>
      </w:r>
      <w:proofErr w:type="spellStart"/>
      <w:r w:rsidRPr="00293B12">
        <w:rPr>
          <w:sz w:val="26"/>
          <w:szCs w:val="26"/>
        </w:rPr>
        <w:t>Аглинц</w:t>
      </w:r>
      <w:proofErr w:type="spellEnd"/>
      <w:r w:rsidRPr="00293B12">
        <w:rPr>
          <w:sz w:val="26"/>
          <w:szCs w:val="26"/>
        </w:rPr>
        <w:t>, слова А. Михайлова «Над Россией моей»</w:t>
      </w:r>
    </w:p>
    <w:p w14:paraId="3EBC01F7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</w:t>
      </w:r>
      <w:proofErr w:type="spellStart"/>
      <w:r w:rsidRPr="00293B12">
        <w:rPr>
          <w:color w:val="000000" w:themeColor="text1"/>
          <w:sz w:val="26"/>
          <w:szCs w:val="26"/>
        </w:rPr>
        <w:t>Скулкову</w:t>
      </w:r>
      <w:proofErr w:type="spellEnd"/>
      <w:r w:rsidRPr="00293B12">
        <w:rPr>
          <w:color w:val="000000" w:themeColor="text1"/>
          <w:sz w:val="26"/>
          <w:szCs w:val="26"/>
        </w:rPr>
        <w:t xml:space="preserve"> Елену Геннадьевну, учителя музыки МБОУ «Средняя общеобразовательная школа № 2 им. В.З. Петрашова», муз. Е. Птичкина, сл. Р. Рождественского «Даль великая»</w:t>
      </w:r>
    </w:p>
    <w:p w14:paraId="4DA447FB" w14:textId="77777777" w:rsidR="00293B12" w:rsidRPr="00293B12" w:rsidRDefault="00293B12" w:rsidP="00293B12">
      <w:pPr>
        <w:jc w:val="both"/>
        <w:rPr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«Инструментальная музыка» (соло):</w:t>
      </w:r>
    </w:p>
    <w:p w14:paraId="326A4D90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332E5DF0" w14:textId="77777777" w:rsidR="00293B12" w:rsidRPr="00293B12" w:rsidRDefault="00293B12" w:rsidP="00293B12">
      <w:pPr>
        <w:widowControl w:val="0"/>
        <w:contextualSpacing/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- Коллектив сотрудников МБДОУ «Детский сад комбинированного вида № 3» (заведующий </w:t>
      </w:r>
      <w:proofErr w:type="spellStart"/>
      <w:r w:rsidRPr="00293B12">
        <w:rPr>
          <w:sz w:val="26"/>
          <w:szCs w:val="26"/>
        </w:rPr>
        <w:t>Карачевцева</w:t>
      </w:r>
      <w:proofErr w:type="spellEnd"/>
      <w:r w:rsidRPr="00293B12">
        <w:rPr>
          <w:sz w:val="26"/>
          <w:szCs w:val="26"/>
        </w:rPr>
        <w:t xml:space="preserve"> И.Н.). </w:t>
      </w:r>
      <w:proofErr w:type="spellStart"/>
      <w:r w:rsidRPr="00293B12">
        <w:rPr>
          <w:sz w:val="26"/>
          <w:szCs w:val="26"/>
        </w:rPr>
        <w:t>Поппури</w:t>
      </w:r>
      <w:proofErr w:type="spellEnd"/>
      <w:r w:rsidRPr="00293B12">
        <w:rPr>
          <w:sz w:val="26"/>
          <w:szCs w:val="26"/>
        </w:rPr>
        <w:t xml:space="preserve"> на темы песен «Моя семья» (муз. А. Ермолова, Р. Паулса, А. Островского) </w:t>
      </w:r>
    </w:p>
    <w:p w14:paraId="14D684C0" w14:textId="77777777" w:rsidR="00293B12" w:rsidRPr="00293B12" w:rsidRDefault="00293B12" w:rsidP="00293B12">
      <w:pPr>
        <w:widowControl w:val="0"/>
        <w:contextualSpacing/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04AF74F3" w14:textId="77777777" w:rsidR="00293B12" w:rsidRPr="00293B12" w:rsidRDefault="00293B12" w:rsidP="00293B12">
      <w:pPr>
        <w:contextualSpacing/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Александрову Валентину Викторовну, воспитателя МБДОУ «Детский сад комбинированного вида № 62». «Маленький цветок» (С.Д. </w:t>
      </w:r>
      <w:proofErr w:type="spellStart"/>
      <w:r w:rsidRPr="00293B12">
        <w:rPr>
          <w:color w:val="000000"/>
          <w:sz w:val="26"/>
          <w:szCs w:val="26"/>
        </w:rPr>
        <w:t>Беше</w:t>
      </w:r>
      <w:proofErr w:type="spellEnd"/>
      <w:r w:rsidRPr="00293B12">
        <w:rPr>
          <w:color w:val="000000"/>
          <w:sz w:val="26"/>
          <w:szCs w:val="26"/>
        </w:rPr>
        <w:t>)</w:t>
      </w:r>
    </w:p>
    <w:p w14:paraId="5A262E6C" w14:textId="77777777" w:rsidR="00293B12" w:rsidRPr="00293B12" w:rsidRDefault="00293B12" w:rsidP="00293B12">
      <w:pPr>
        <w:ind w:firstLine="708"/>
        <w:contextualSpacing/>
        <w:jc w:val="both"/>
        <w:rPr>
          <w:b/>
          <w:color w:val="000000"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«Вокально -инструментальная музыка» (ансамбль):</w:t>
      </w:r>
    </w:p>
    <w:p w14:paraId="05CFBC28" w14:textId="77777777" w:rsidR="00293B12" w:rsidRPr="00293B12" w:rsidRDefault="00293B12" w:rsidP="00293B12">
      <w:pPr>
        <w:widowControl w:val="0"/>
        <w:contextualSpacing/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дипломом лауреата </w:t>
      </w:r>
      <w:r w:rsidRPr="00293B12">
        <w:rPr>
          <w:b/>
          <w:i/>
          <w:sz w:val="26"/>
          <w:szCs w:val="26"/>
          <w:lang w:val="en-US"/>
        </w:rPr>
        <w:t>II</w:t>
      </w:r>
      <w:r w:rsidRPr="00293B12">
        <w:rPr>
          <w:b/>
          <w:i/>
          <w:sz w:val="26"/>
          <w:szCs w:val="26"/>
        </w:rPr>
        <w:t xml:space="preserve"> степени:</w:t>
      </w:r>
    </w:p>
    <w:p w14:paraId="0D71F29F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Вокально-инструментальный коллектив МБОУ «Средняя общеобразовательная школа № 60 им. героев Курской битвы», Александр Васильев «Мое сердце»</w:t>
      </w:r>
    </w:p>
    <w:p w14:paraId="6775780E" w14:textId="77777777" w:rsidR="00293B12" w:rsidRPr="00293B12" w:rsidRDefault="00293B12" w:rsidP="00293B12">
      <w:pPr>
        <w:jc w:val="both"/>
        <w:rPr>
          <w:b/>
          <w:sz w:val="26"/>
          <w:szCs w:val="26"/>
          <w:u w:val="single"/>
        </w:rPr>
      </w:pPr>
      <w:r w:rsidRPr="00293B12">
        <w:rPr>
          <w:color w:val="000000"/>
          <w:sz w:val="26"/>
          <w:szCs w:val="26"/>
        </w:rPr>
        <w:tab/>
      </w: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Народный танец» (соло):</w:t>
      </w:r>
    </w:p>
    <w:p w14:paraId="208B9711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>I степени:</w:t>
      </w:r>
    </w:p>
    <w:p w14:paraId="262F22D2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sz w:val="26"/>
          <w:szCs w:val="26"/>
        </w:rPr>
        <w:t xml:space="preserve">- Морозову Марию Игоревну, </w:t>
      </w:r>
      <w:r w:rsidRPr="00293B12">
        <w:rPr>
          <w:color w:val="000000"/>
          <w:sz w:val="26"/>
          <w:szCs w:val="26"/>
        </w:rPr>
        <w:t xml:space="preserve">тьютора МБДОУ «Детский сад комбинированного вида № 54». «Казачий танец» </w:t>
      </w:r>
      <w:r w:rsidRPr="00293B12">
        <w:rPr>
          <w:color w:val="000000"/>
          <w:sz w:val="26"/>
          <w:szCs w:val="26"/>
        </w:rPr>
        <w:tab/>
      </w:r>
    </w:p>
    <w:p w14:paraId="79579C3D" w14:textId="77777777" w:rsidR="00293B12" w:rsidRPr="00293B12" w:rsidRDefault="00293B12" w:rsidP="00293B12">
      <w:pPr>
        <w:ind w:firstLine="708"/>
        <w:contextualSpacing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lastRenderedPageBreak/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Народный танец» (дуэт):</w:t>
      </w:r>
    </w:p>
    <w:p w14:paraId="3111DB14" w14:textId="77777777" w:rsidR="00293B12" w:rsidRPr="00293B12" w:rsidRDefault="00293B12" w:rsidP="00293B12">
      <w:pPr>
        <w:contextualSpacing/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III степени:</w:t>
      </w:r>
    </w:p>
    <w:p w14:paraId="150E5F1E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- </w:t>
      </w:r>
      <w:proofErr w:type="spellStart"/>
      <w:r w:rsidRPr="00293B12">
        <w:rPr>
          <w:color w:val="000000"/>
          <w:sz w:val="26"/>
          <w:szCs w:val="26"/>
          <w:shd w:val="clear" w:color="auto" w:fill="FFFFFF"/>
        </w:rPr>
        <w:t>Гароз</w:t>
      </w:r>
      <w:proofErr w:type="spellEnd"/>
      <w:r w:rsidRPr="00293B12">
        <w:rPr>
          <w:color w:val="000000"/>
          <w:sz w:val="26"/>
          <w:szCs w:val="26"/>
          <w:shd w:val="clear" w:color="auto" w:fill="FFFFFF"/>
        </w:rPr>
        <w:t xml:space="preserve"> Светлану Леонидовну, педагога-организатора, Бороздину Юлию Александровну, учителя-логопеда МБДОУ «Детский сад комбинированного вида № 7». Русская народная плясовая «Сестрёнки» </w:t>
      </w:r>
    </w:p>
    <w:p w14:paraId="14585539" w14:textId="77777777" w:rsidR="00293B12" w:rsidRDefault="00293B12" w:rsidP="00293B12">
      <w:pPr>
        <w:ind w:firstLine="708"/>
        <w:contextualSpacing/>
        <w:jc w:val="both"/>
        <w:rPr>
          <w:b/>
          <w:sz w:val="26"/>
          <w:szCs w:val="26"/>
          <w:u w:val="single"/>
        </w:rPr>
      </w:pPr>
    </w:p>
    <w:p w14:paraId="6363B4FF" w14:textId="1AADB07C" w:rsidR="00293B12" w:rsidRPr="00293B12" w:rsidRDefault="00293B12" w:rsidP="00293B12">
      <w:pPr>
        <w:ind w:firstLine="708"/>
        <w:contextualSpacing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Народный танец» (ансамбль):</w:t>
      </w:r>
    </w:p>
    <w:p w14:paraId="03239633" w14:textId="77777777" w:rsidR="00293B12" w:rsidRPr="00293B12" w:rsidRDefault="00293B12" w:rsidP="00293B12">
      <w:pPr>
        <w:ind w:firstLine="708"/>
        <w:contextualSpacing/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 степени:</w:t>
      </w:r>
    </w:p>
    <w:p w14:paraId="0745C3CD" w14:textId="77777777" w:rsidR="00293B12" w:rsidRPr="00293B12" w:rsidRDefault="00293B12" w:rsidP="00293B12">
      <w:pPr>
        <w:jc w:val="both"/>
        <w:rPr>
          <w:bCs/>
          <w:color w:val="333333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sz w:val="26"/>
          <w:szCs w:val="26"/>
        </w:rPr>
        <w:t xml:space="preserve"> Хореографический коллектив </w:t>
      </w:r>
      <w:r w:rsidRPr="00293B12">
        <w:rPr>
          <w:color w:val="000000" w:themeColor="text1"/>
          <w:sz w:val="26"/>
          <w:szCs w:val="26"/>
        </w:rPr>
        <w:t>МБУ ДО «Дворец пионеров и школьников г. Курска»,</w:t>
      </w:r>
      <w:r w:rsidRPr="00293B12">
        <w:rPr>
          <w:sz w:val="26"/>
          <w:szCs w:val="26"/>
        </w:rPr>
        <w:t xml:space="preserve"> постановщик Бобровская Маргарита Михайловна, педагог доп. образования</w:t>
      </w:r>
      <w:r w:rsidRPr="00293B12">
        <w:rPr>
          <w:color w:val="000000" w:themeColor="text1"/>
          <w:sz w:val="26"/>
          <w:szCs w:val="26"/>
        </w:rPr>
        <w:t xml:space="preserve">, </w:t>
      </w:r>
      <w:r w:rsidRPr="00293B12">
        <w:rPr>
          <w:bCs/>
          <w:color w:val="333333"/>
          <w:sz w:val="26"/>
          <w:szCs w:val="26"/>
          <w:shd w:val="clear" w:color="auto" w:fill="FFFFFF"/>
        </w:rPr>
        <w:t>«Праздничная»</w:t>
      </w:r>
    </w:p>
    <w:p w14:paraId="1A753577" w14:textId="77777777" w:rsidR="00293B12" w:rsidRPr="00293B12" w:rsidRDefault="00293B12" w:rsidP="00293B12">
      <w:pPr>
        <w:contextualSpacing/>
        <w:jc w:val="both"/>
        <w:rPr>
          <w:bCs/>
          <w:color w:val="333333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II степени:</w:t>
      </w:r>
    </w:p>
    <w:p w14:paraId="1D90E439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Хореографический коллектив МБУДО «Дворец детского творчества», рук. Дьяконова Н.Д., педагог доп. образования, </w:t>
      </w:r>
      <w:r w:rsidRPr="00293B12">
        <w:rPr>
          <w:sz w:val="26"/>
          <w:szCs w:val="26"/>
        </w:rPr>
        <w:t>танец «Русский краковяк»</w:t>
      </w:r>
    </w:p>
    <w:p w14:paraId="5A902CAB" w14:textId="77777777" w:rsidR="00293B12" w:rsidRPr="00293B12" w:rsidRDefault="00293B12" w:rsidP="00293B12">
      <w:pPr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III степени:</w:t>
      </w:r>
    </w:p>
    <w:p w14:paraId="680E8907" w14:textId="77777777" w:rsidR="00293B12" w:rsidRPr="00293B12" w:rsidRDefault="00293B12" w:rsidP="00293B12">
      <w:pPr>
        <w:jc w:val="both"/>
        <w:rPr>
          <w:bCs/>
          <w:color w:val="333333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Коллектив сотрудников МБУДО «Центр детского творчества», хореограф Сидорова Юлия Сергеевна, педагог доп. образования, «В поисках царевны»</w:t>
      </w:r>
    </w:p>
    <w:p w14:paraId="10ABBF17" w14:textId="77777777" w:rsidR="00293B12" w:rsidRPr="00293B12" w:rsidRDefault="00293B12" w:rsidP="00293B12">
      <w:pPr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Народный стилизованный танец» (ансамбль):</w:t>
      </w:r>
    </w:p>
    <w:p w14:paraId="27CE9E43" w14:textId="77777777" w:rsidR="00293B12" w:rsidRPr="00293B12" w:rsidRDefault="00293B12" w:rsidP="00293B12">
      <w:pPr>
        <w:contextualSpacing/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 степени:</w:t>
      </w:r>
    </w:p>
    <w:p w14:paraId="3C9A4010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Коллектив сотрудников МБДОУ «Детский сад комбинированного вида № 79». «Ах, как ты мне нравишься»</w:t>
      </w:r>
    </w:p>
    <w:p w14:paraId="049889D9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sz w:val="26"/>
          <w:szCs w:val="26"/>
        </w:rPr>
        <w:t xml:space="preserve"> Хореографический ансамбль «Самоцветы» МБОУ «СОШ № 61 им. П. А. Михина», хореограф </w:t>
      </w:r>
      <w:proofErr w:type="spellStart"/>
      <w:r w:rsidRPr="00293B12">
        <w:rPr>
          <w:sz w:val="26"/>
          <w:szCs w:val="26"/>
        </w:rPr>
        <w:t>Сопина</w:t>
      </w:r>
      <w:proofErr w:type="spellEnd"/>
      <w:r w:rsidRPr="00293B12">
        <w:rPr>
          <w:sz w:val="26"/>
          <w:szCs w:val="26"/>
        </w:rPr>
        <w:t xml:space="preserve"> Елена Михайловна, педагог доп. образования, «Нашептала реченька»</w:t>
      </w:r>
    </w:p>
    <w:p w14:paraId="6AECE9C0" w14:textId="77777777" w:rsidR="00293B12" w:rsidRPr="00293B12" w:rsidRDefault="00293B12" w:rsidP="00293B12">
      <w:pPr>
        <w:contextualSpacing/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II степени:</w:t>
      </w:r>
    </w:p>
    <w:p w14:paraId="1DD05321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Коллектив сотрудников МБДОУ «Детский сад комбинированного вида № 15». «Семья — это значит вместе!»</w:t>
      </w:r>
    </w:p>
    <w:p w14:paraId="5C11CD83" w14:textId="77777777" w:rsidR="00293B12" w:rsidRPr="00293B12" w:rsidRDefault="00293B12" w:rsidP="00293B12">
      <w:pPr>
        <w:contextualSpacing/>
        <w:jc w:val="both"/>
        <w:rPr>
          <w:b/>
          <w:i/>
          <w:color w:val="000000"/>
          <w:sz w:val="26"/>
          <w:szCs w:val="26"/>
          <w:shd w:val="clear" w:color="auto" w:fill="FFFFFF"/>
        </w:rPr>
      </w:pPr>
      <w:r w:rsidRPr="00293B12">
        <w:rPr>
          <w:b/>
          <w:i/>
          <w:color w:val="000000"/>
          <w:sz w:val="26"/>
          <w:szCs w:val="26"/>
          <w:shd w:val="clear" w:color="auto" w:fill="FFFFFF"/>
        </w:rPr>
        <w:t>дипломом лауреата III степени:</w:t>
      </w:r>
    </w:p>
    <w:p w14:paraId="32060118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- Ансамбль «Виктория» (рук. Дородных Елена Васильевна, музыкальный руководитель) </w:t>
      </w:r>
      <w:r w:rsidRPr="00293B12">
        <w:rPr>
          <w:color w:val="000000"/>
          <w:sz w:val="26"/>
          <w:szCs w:val="26"/>
        </w:rPr>
        <w:t>МБДОУ «Детский сад комбинированного вида № 104». «Как гуляла я с клубочком» (слова народные, муз. в обработке И. Крутого)</w:t>
      </w:r>
    </w:p>
    <w:p w14:paraId="2B64BBC7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Ансамбль «Экспромт» (руководитель </w:t>
      </w:r>
      <w:proofErr w:type="spellStart"/>
      <w:r w:rsidRPr="00293B12">
        <w:rPr>
          <w:color w:val="000000"/>
          <w:sz w:val="26"/>
          <w:szCs w:val="26"/>
        </w:rPr>
        <w:t>Чукина</w:t>
      </w:r>
      <w:proofErr w:type="spellEnd"/>
      <w:r w:rsidRPr="00293B12">
        <w:rPr>
          <w:color w:val="000000"/>
          <w:sz w:val="26"/>
          <w:szCs w:val="26"/>
        </w:rPr>
        <w:t xml:space="preserve"> Елена Валентиновна, музыкальный руководитель) МБДОУ «Детский сад </w:t>
      </w:r>
      <w:proofErr w:type="gramStart"/>
      <w:r w:rsidRPr="00293B12">
        <w:rPr>
          <w:color w:val="000000"/>
          <w:sz w:val="26"/>
          <w:szCs w:val="26"/>
        </w:rPr>
        <w:t>комбинированного  вида</w:t>
      </w:r>
      <w:proofErr w:type="gramEnd"/>
      <w:r w:rsidRPr="00293B12">
        <w:rPr>
          <w:color w:val="000000"/>
          <w:sz w:val="26"/>
          <w:szCs w:val="26"/>
        </w:rPr>
        <w:t xml:space="preserve">   № 4». «Русский перезвон»</w:t>
      </w:r>
    </w:p>
    <w:p w14:paraId="528494C3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Народный стилизованный танец» (соло</w:t>
      </w:r>
      <w:r w:rsidRPr="00293B12">
        <w:rPr>
          <w:b/>
          <w:sz w:val="26"/>
          <w:szCs w:val="26"/>
        </w:rPr>
        <w:t>):</w:t>
      </w:r>
    </w:p>
    <w:p w14:paraId="434BE404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III степени:</w:t>
      </w:r>
    </w:p>
    <w:p w14:paraId="51774BDD" w14:textId="77777777" w:rsidR="00293B12" w:rsidRPr="00293B12" w:rsidRDefault="00293B12" w:rsidP="00293B12">
      <w:pPr>
        <w:jc w:val="both"/>
        <w:rPr>
          <w:b/>
          <w:sz w:val="26"/>
          <w:szCs w:val="26"/>
        </w:rPr>
      </w:pPr>
      <w:r w:rsidRPr="00293B12">
        <w:rPr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Ефимову Анастасию Константиновну, учителя русского языка и литературы МБОУ «Средняя общеобразовательная школа № 2 им. В.З. Петрашова», танец «Ромашка»</w:t>
      </w:r>
    </w:p>
    <w:p w14:paraId="68A63207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«Эстрадный танец» (ансамбль)</w:t>
      </w:r>
    </w:p>
    <w:p w14:paraId="4ADA2117" w14:textId="77777777" w:rsidR="00293B12" w:rsidRPr="00293B12" w:rsidRDefault="00293B12" w:rsidP="00293B12">
      <w:pPr>
        <w:widowControl w:val="0"/>
        <w:ind w:firstLine="708"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2D34546F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b/>
          <w:i/>
          <w:sz w:val="26"/>
          <w:szCs w:val="26"/>
        </w:rPr>
        <w:t xml:space="preserve">- </w:t>
      </w:r>
      <w:r w:rsidRPr="00293B12">
        <w:rPr>
          <w:color w:val="000000"/>
          <w:sz w:val="26"/>
          <w:szCs w:val="26"/>
        </w:rPr>
        <w:t>Коллектив сотрудников МБДОУ «Детский сад комбинированного вида № 3». Танец «Скажите детям»</w:t>
      </w:r>
    </w:p>
    <w:p w14:paraId="4B980170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Коллектив МБОУ «Средняя общеобразовательная школа № 50 им. Ю.А. Гагарина», Плешакову Ксению Александровну, педагога доп. образования танец «Да, я мать! И я умею танцевать!»</w:t>
      </w:r>
    </w:p>
    <w:p w14:paraId="217BFABC" w14:textId="77777777" w:rsidR="00293B12" w:rsidRPr="00293B12" w:rsidRDefault="00293B12" w:rsidP="00293B12">
      <w:pPr>
        <w:widowControl w:val="0"/>
        <w:ind w:firstLine="708"/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2C4EB7FE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lastRenderedPageBreak/>
        <w:t>- Коллектив МБДОУ «Детский сад комбинированного вида № 19» (Гришаева Екатерина Николаевна, педагог-организатор). «Молитва матери» (муз</w:t>
      </w:r>
      <w:proofErr w:type="gramStart"/>
      <w:r w:rsidRPr="00293B12">
        <w:rPr>
          <w:color w:val="000000"/>
          <w:sz w:val="26"/>
          <w:szCs w:val="26"/>
        </w:rPr>
        <w:t>.</w:t>
      </w:r>
      <w:proofErr w:type="gramEnd"/>
      <w:r w:rsidRPr="00293B12">
        <w:rPr>
          <w:color w:val="000000"/>
          <w:sz w:val="26"/>
          <w:szCs w:val="26"/>
        </w:rPr>
        <w:t xml:space="preserve"> и сл. </w:t>
      </w:r>
      <w:proofErr w:type="spellStart"/>
      <w:r w:rsidRPr="00293B12">
        <w:rPr>
          <w:color w:val="000000"/>
          <w:sz w:val="26"/>
          <w:szCs w:val="26"/>
        </w:rPr>
        <w:t>Л.Агутина</w:t>
      </w:r>
      <w:proofErr w:type="spellEnd"/>
      <w:r w:rsidRPr="00293B12">
        <w:rPr>
          <w:color w:val="000000"/>
          <w:sz w:val="26"/>
          <w:szCs w:val="26"/>
        </w:rPr>
        <w:t>);</w:t>
      </w:r>
    </w:p>
    <w:p w14:paraId="62F55FDE" w14:textId="77777777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r w:rsidRPr="00293B12">
        <w:rPr>
          <w:sz w:val="26"/>
          <w:szCs w:val="26"/>
        </w:rPr>
        <w:t xml:space="preserve">Хореографический ансамбль «Дриада» </w:t>
      </w:r>
      <w:r w:rsidRPr="00293B12">
        <w:rPr>
          <w:color w:val="000000" w:themeColor="text1"/>
          <w:sz w:val="26"/>
          <w:szCs w:val="26"/>
        </w:rPr>
        <w:t>МБОУ «Средняя общеобразовательная школа № 62»,</w:t>
      </w:r>
      <w:r w:rsidRPr="00293B12">
        <w:rPr>
          <w:color w:val="000000"/>
          <w:sz w:val="26"/>
          <w:szCs w:val="26"/>
        </w:rPr>
        <w:t xml:space="preserve"> </w:t>
      </w:r>
      <w:r w:rsidRPr="00293B12">
        <w:rPr>
          <w:sz w:val="26"/>
          <w:szCs w:val="26"/>
        </w:rPr>
        <w:t>руководитель Непочатых Кристина Владимировна, «</w:t>
      </w:r>
      <w:proofErr w:type="spellStart"/>
      <w:r w:rsidRPr="00293B12">
        <w:rPr>
          <w:sz w:val="26"/>
          <w:szCs w:val="26"/>
        </w:rPr>
        <w:t>Марусечка</w:t>
      </w:r>
      <w:proofErr w:type="spellEnd"/>
      <w:r w:rsidRPr="00293B12">
        <w:rPr>
          <w:sz w:val="26"/>
          <w:szCs w:val="26"/>
        </w:rPr>
        <w:t xml:space="preserve">», </w:t>
      </w:r>
      <w:r w:rsidRPr="00293B12">
        <w:rPr>
          <w:color w:val="333333"/>
          <w:sz w:val="26"/>
          <w:szCs w:val="26"/>
          <w:shd w:val="clear" w:color="auto" w:fill="FFFFFF"/>
        </w:rPr>
        <w:t xml:space="preserve">Музыка Герда </w:t>
      </w:r>
      <w:proofErr w:type="spellStart"/>
      <w:r w:rsidRPr="00293B12">
        <w:rPr>
          <w:color w:val="333333"/>
          <w:sz w:val="26"/>
          <w:szCs w:val="26"/>
          <w:shd w:val="clear" w:color="auto" w:fill="FFFFFF"/>
        </w:rPr>
        <w:t>Вильнова</w:t>
      </w:r>
      <w:proofErr w:type="spellEnd"/>
      <w:r w:rsidRPr="00293B12">
        <w:rPr>
          <w:color w:val="333333"/>
          <w:sz w:val="26"/>
          <w:szCs w:val="26"/>
          <w:shd w:val="clear" w:color="auto" w:fill="FFFFFF"/>
        </w:rPr>
        <w:t>, слова Петра Лещенко</w:t>
      </w:r>
    </w:p>
    <w:p w14:paraId="36264836" w14:textId="77777777" w:rsidR="00293B12" w:rsidRDefault="00293B12" w:rsidP="00293B12">
      <w:pPr>
        <w:jc w:val="both"/>
        <w:rPr>
          <w:b/>
          <w:i/>
          <w:sz w:val="26"/>
          <w:szCs w:val="26"/>
        </w:rPr>
      </w:pPr>
    </w:p>
    <w:p w14:paraId="7A6BA442" w14:textId="1BCA2CD2" w:rsidR="00293B12" w:rsidRPr="00293B12" w:rsidRDefault="00293B12" w:rsidP="00293B12">
      <w:pPr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III степени:</w:t>
      </w:r>
    </w:p>
    <w:p w14:paraId="0E89654D" w14:textId="77777777" w:rsidR="00293B12" w:rsidRPr="00293B12" w:rsidRDefault="00293B12" w:rsidP="00293B12">
      <w:pPr>
        <w:jc w:val="both"/>
        <w:rPr>
          <w:b/>
          <w:sz w:val="26"/>
          <w:szCs w:val="26"/>
        </w:rPr>
      </w:pPr>
      <w:r w:rsidRPr="00293B12">
        <w:rPr>
          <w:color w:val="000000"/>
          <w:sz w:val="26"/>
          <w:szCs w:val="26"/>
        </w:rPr>
        <w:t>- Творческий коллектив «Вдохновение» (руководитель Воронина Любовь Анатольевна, ПДО по хореографии) МБДОУ «Детский сад комбинированного вида № 135»</w:t>
      </w:r>
    </w:p>
    <w:p w14:paraId="37A23D78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«Современный танец» (ансамбль):</w:t>
      </w:r>
    </w:p>
    <w:p w14:paraId="661CFA89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00C440BA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 Коллектив   сотрудников   </w:t>
      </w:r>
      <w:proofErr w:type="gramStart"/>
      <w:r w:rsidRPr="00293B12">
        <w:rPr>
          <w:color w:val="000000"/>
          <w:sz w:val="26"/>
          <w:szCs w:val="26"/>
        </w:rPr>
        <w:t>МБДОУ  «</w:t>
      </w:r>
      <w:proofErr w:type="gramEnd"/>
      <w:r w:rsidRPr="00293B12">
        <w:rPr>
          <w:color w:val="000000"/>
          <w:sz w:val="26"/>
          <w:szCs w:val="26"/>
        </w:rPr>
        <w:t>Детский сад  комбинированного вида   № 96». Танец «Голоса детей»</w:t>
      </w:r>
    </w:p>
    <w:p w14:paraId="03F3C2B7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b/>
          <w:i/>
          <w:color w:val="000000"/>
          <w:sz w:val="26"/>
          <w:szCs w:val="26"/>
        </w:rPr>
        <w:t>дипломом лауреата III степени:</w:t>
      </w:r>
    </w:p>
    <w:p w14:paraId="3981A13A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Танцевальный </w:t>
      </w:r>
      <w:proofErr w:type="gramStart"/>
      <w:r w:rsidRPr="00293B12">
        <w:rPr>
          <w:color w:val="000000"/>
          <w:sz w:val="26"/>
          <w:szCs w:val="26"/>
        </w:rPr>
        <w:t>коллектив  МБДОУ</w:t>
      </w:r>
      <w:proofErr w:type="gramEnd"/>
      <w:r w:rsidRPr="00293B12">
        <w:rPr>
          <w:color w:val="000000"/>
          <w:sz w:val="26"/>
          <w:szCs w:val="26"/>
        </w:rPr>
        <w:t xml:space="preserve"> «Детский   сад   комбинированного вида  № 71». Танец «Возрождение»</w:t>
      </w:r>
    </w:p>
    <w:p w14:paraId="1C727CD0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  <w:u w:val="single"/>
        </w:rPr>
      </w:pPr>
      <w:r w:rsidRPr="00293B12">
        <w:rPr>
          <w:b/>
          <w:color w:val="000000"/>
          <w:sz w:val="26"/>
          <w:szCs w:val="26"/>
          <w:u w:val="single"/>
        </w:rPr>
        <w:t>В номинации «Современный танец» (малые формы):</w:t>
      </w:r>
    </w:p>
    <w:p w14:paraId="6F2B069C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b/>
          <w:i/>
          <w:color w:val="000000"/>
          <w:sz w:val="26"/>
          <w:szCs w:val="26"/>
        </w:rPr>
        <w:t>дипломом лауреата III степени:</w:t>
      </w:r>
    </w:p>
    <w:p w14:paraId="60A980B6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proofErr w:type="spellStart"/>
      <w:r w:rsidRPr="00293B12">
        <w:rPr>
          <w:color w:val="000000"/>
          <w:sz w:val="26"/>
          <w:szCs w:val="26"/>
        </w:rPr>
        <w:t>Подпрятова</w:t>
      </w:r>
      <w:proofErr w:type="spellEnd"/>
      <w:r w:rsidRPr="00293B12">
        <w:rPr>
          <w:color w:val="000000"/>
          <w:sz w:val="26"/>
          <w:szCs w:val="26"/>
        </w:rPr>
        <w:t xml:space="preserve"> Семена Ивановича, ПДО по хореографии, Малахову Елизавету Ростиславовну, воспитателя МБДОУ № 50. Танец «Быть счастливыми»</w:t>
      </w:r>
    </w:p>
    <w:p w14:paraId="61BBB1A3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Спортивный танец»:</w:t>
      </w:r>
    </w:p>
    <w:p w14:paraId="789AAD27" w14:textId="77777777" w:rsidR="00293B12" w:rsidRPr="00293B12" w:rsidRDefault="00293B12" w:rsidP="00293B12">
      <w:pPr>
        <w:widowControl w:val="0"/>
        <w:jc w:val="both"/>
        <w:rPr>
          <w:b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60F1A36F" w14:textId="77777777" w:rsidR="00293B12" w:rsidRPr="00293B12" w:rsidRDefault="00293B12" w:rsidP="00293B12">
      <w:pPr>
        <w:contextualSpacing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- </w:t>
      </w:r>
      <w:r w:rsidRPr="00293B12">
        <w:rPr>
          <w:color w:val="000000"/>
          <w:sz w:val="26"/>
          <w:szCs w:val="26"/>
        </w:rPr>
        <w:t>Танцевальный коллектив МБДОУ «Детский сад № 10». Танец «Родина моя»</w:t>
      </w:r>
    </w:p>
    <w:p w14:paraId="3117B350" w14:textId="77777777" w:rsidR="00293B12" w:rsidRPr="00293B12" w:rsidRDefault="00293B12" w:rsidP="00293B12">
      <w:pPr>
        <w:widowControl w:val="0"/>
        <w:ind w:firstLine="708"/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Художественное слово» (сольное выступление):</w:t>
      </w:r>
    </w:p>
    <w:p w14:paraId="7546E3AB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3B990EA2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Огареву Елену Викторовну, педагога-психолога МБДОУ «Детский сад комбинированного вида № 78». И. Яворовская «Что для тебя дороже вечности?»;</w:t>
      </w:r>
    </w:p>
    <w:p w14:paraId="79D32BE6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Алфёрову Юлию Олеговну, младшего воспитателя МБДОУ «Детский сад комбинированного вида № 12». Э. Асадов «Вечер в больнице»;</w:t>
      </w:r>
    </w:p>
    <w:p w14:paraId="35480899" w14:textId="77777777" w:rsidR="00293B12" w:rsidRPr="00293B12" w:rsidRDefault="00293B12" w:rsidP="00293B12">
      <w:pPr>
        <w:widowControl w:val="0"/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277E9ABE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Шумакову Ирину Вадимовну, музыкального руководителя МБДОУ «Детский сад комбинированного вида № 107». </w:t>
      </w:r>
      <w:proofErr w:type="spellStart"/>
      <w:r w:rsidRPr="00293B12">
        <w:rPr>
          <w:color w:val="000000"/>
          <w:sz w:val="26"/>
          <w:szCs w:val="26"/>
        </w:rPr>
        <w:t>Т.Макова</w:t>
      </w:r>
      <w:proofErr w:type="spellEnd"/>
      <w:r w:rsidRPr="00293B12">
        <w:rPr>
          <w:color w:val="000000"/>
          <w:sz w:val="26"/>
          <w:szCs w:val="26"/>
        </w:rPr>
        <w:t xml:space="preserve"> «С утра я проснулась»;</w:t>
      </w:r>
    </w:p>
    <w:p w14:paraId="3F03379A" w14:textId="77777777" w:rsidR="00293B12" w:rsidRPr="00293B12" w:rsidRDefault="00293B12" w:rsidP="00293B12">
      <w:pPr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>-  Матохину Наталью Петровну, музыкального руководителя МБДОУ «Центр развития ребенка — детский сад № 98»;</w:t>
      </w:r>
    </w:p>
    <w:p w14:paraId="7978DAD8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sz w:val="26"/>
          <w:szCs w:val="26"/>
        </w:rPr>
        <w:t xml:space="preserve">  Матвеенко Марину Александровну, педагога-организатора</w:t>
      </w:r>
      <w:r w:rsidRPr="00293B12">
        <w:rPr>
          <w:color w:val="000000" w:themeColor="text1"/>
          <w:sz w:val="26"/>
          <w:szCs w:val="26"/>
        </w:rPr>
        <w:t xml:space="preserve"> МБУ ДО «Дворец пионеров и школьников г. Курска»,</w:t>
      </w:r>
      <w:r w:rsidRPr="00293B12">
        <w:rPr>
          <w:sz w:val="26"/>
          <w:szCs w:val="26"/>
        </w:rPr>
        <w:t xml:space="preserve"> Вера Бутько «Семья»</w:t>
      </w:r>
    </w:p>
    <w:p w14:paraId="2C7090BF" w14:textId="77777777" w:rsidR="00293B12" w:rsidRPr="00293B12" w:rsidRDefault="00293B12" w:rsidP="00293B12">
      <w:pPr>
        <w:jc w:val="both"/>
        <w:rPr>
          <w:b/>
          <w:i/>
          <w:color w:val="000000"/>
          <w:sz w:val="26"/>
          <w:szCs w:val="26"/>
        </w:rPr>
      </w:pPr>
      <w:r w:rsidRPr="00293B12">
        <w:rPr>
          <w:b/>
          <w:i/>
          <w:color w:val="000000"/>
          <w:sz w:val="26"/>
          <w:szCs w:val="26"/>
        </w:rPr>
        <w:t>дипломом лауреата III степени:</w:t>
      </w:r>
    </w:p>
    <w:p w14:paraId="756DC806" w14:textId="77777777" w:rsidR="00293B12" w:rsidRPr="00293B12" w:rsidRDefault="00293B12" w:rsidP="00293B12">
      <w:pPr>
        <w:widowControl w:val="0"/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Саввину Марию Игоревну, музыкального руководителя МБДОУ «Центр развития ребенка — детский сад № 99». </w:t>
      </w:r>
      <w:proofErr w:type="spellStart"/>
      <w:r w:rsidRPr="00293B12">
        <w:rPr>
          <w:color w:val="000000"/>
          <w:sz w:val="26"/>
          <w:szCs w:val="26"/>
        </w:rPr>
        <w:t>В.Драгунский</w:t>
      </w:r>
      <w:proofErr w:type="spellEnd"/>
      <w:r w:rsidRPr="00293B12">
        <w:rPr>
          <w:color w:val="000000"/>
          <w:sz w:val="26"/>
          <w:szCs w:val="26"/>
        </w:rPr>
        <w:t xml:space="preserve"> «Если бы я был взрослым»</w:t>
      </w:r>
    </w:p>
    <w:p w14:paraId="0F9F89D1" w14:textId="77777777" w:rsidR="00293B12" w:rsidRPr="00293B12" w:rsidRDefault="00293B12" w:rsidP="00293B12">
      <w:pPr>
        <w:widowControl w:val="0"/>
        <w:jc w:val="both"/>
        <w:rPr>
          <w:b/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Манохину Веронику Юрьевну, учителя русского языка МБОУ «Средняя общеобразовательная школа №17», Н.Ю. Корнеев «Оля»</w:t>
      </w:r>
    </w:p>
    <w:p w14:paraId="7676BF4F" w14:textId="77777777" w:rsidR="00293B12" w:rsidRPr="00293B12" w:rsidRDefault="00293B12" w:rsidP="00293B12">
      <w:pPr>
        <w:widowControl w:val="0"/>
        <w:ind w:firstLine="708"/>
        <w:jc w:val="both"/>
        <w:rPr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>В номинации «Театрализация»</w:t>
      </w:r>
      <w:r w:rsidRPr="00293B12">
        <w:rPr>
          <w:sz w:val="26"/>
          <w:szCs w:val="26"/>
          <w:u w:val="single"/>
        </w:rPr>
        <w:t>:</w:t>
      </w:r>
    </w:p>
    <w:p w14:paraId="4496363B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51AB4B13" w14:textId="77777777" w:rsidR="00293B12" w:rsidRPr="00293B12" w:rsidRDefault="00293B12" w:rsidP="00293B12">
      <w:pPr>
        <w:widowControl w:val="0"/>
        <w:jc w:val="both"/>
        <w:rPr>
          <w:color w:val="000000"/>
          <w:sz w:val="26"/>
          <w:szCs w:val="26"/>
        </w:rPr>
      </w:pPr>
      <w:r w:rsidRPr="00293B12">
        <w:rPr>
          <w:sz w:val="26"/>
          <w:szCs w:val="26"/>
        </w:rPr>
        <w:t xml:space="preserve">- Коллектив   сотрудников   </w:t>
      </w:r>
      <w:r w:rsidRPr="00293B12">
        <w:rPr>
          <w:color w:val="000000"/>
          <w:sz w:val="26"/>
          <w:szCs w:val="26"/>
        </w:rPr>
        <w:t>МБДОУ</w:t>
      </w:r>
      <w:proofErr w:type="gramStart"/>
      <w:r w:rsidRPr="00293B12">
        <w:rPr>
          <w:color w:val="000000"/>
          <w:sz w:val="26"/>
          <w:szCs w:val="26"/>
        </w:rPr>
        <w:t xml:space="preserve">   «</w:t>
      </w:r>
      <w:proofErr w:type="gramEnd"/>
      <w:r w:rsidRPr="00293B12">
        <w:rPr>
          <w:color w:val="000000"/>
          <w:sz w:val="26"/>
          <w:szCs w:val="26"/>
        </w:rPr>
        <w:t>Центр развития ребенка - детский сад  № 113»  «История семьи»</w:t>
      </w:r>
    </w:p>
    <w:p w14:paraId="336C0958" w14:textId="77777777" w:rsidR="00293B12" w:rsidRPr="00293B12" w:rsidRDefault="00293B12" w:rsidP="00293B12">
      <w:pPr>
        <w:jc w:val="both"/>
        <w:rPr>
          <w:color w:val="000000" w:themeColor="text1"/>
          <w:sz w:val="26"/>
          <w:szCs w:val="26"/>
        </w:rPr>
      </w:pPr>
      <w:r w:rsidRPr="00293B12">
        <w:rPr>
          <w:color w:val="000000"/>
          <w:sz w:val="26"/>
          <w:szCs w:val="26"/>
        </w:rPr>
        <w:t>-</w:t>
      </w:r>
      <w:r w:rsidRPr="00293B12">
        <w:rPr>
          <w:color w:val="000000" w:themeColor="text1"/>
          <w:sz w:val="26"/>
          <w:szCs w:val="26"/>
        </w:rPr>
        <w:t xml:space="preserve"> Коллектив сотрудников МБОУ «Средняя общеобразовательная школа № 5 им. И.П. Волка», В. Смехов «Жили-были ёжики» (кукольный спектакль)</w:t>
      </w:r>
    </w:p>
    <w:p w14:paraId="52AF4EF5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lastRenderedPageBreak/>
        <w:t>дипломом лауреата II</w:t>
      </w:r>
      <w:r w:rsidRPr="00293B12">
        <w:rPr>
          <w:b/>
          <w:i/>
          <w:sz w:val="26"/>
          <w:szCs w:val="26"/>
          <w:lang w:val="en-US"/>
        </w:rPr>
        <w:t>I</w:t>
      </w:r>
      <w:r w:rsidRPr="00293B12">
        <w:rPr>
          <w:b/>
          <w:i/>
          <w:sz w:val="26"/>
          <w:szCs w:val="26"/>
        </w:rPr>
        <w:t xml:space="preserve"> степени: </w:t>
      </w:r>
    </w:p>
    <w:p w14:paraId="2A74EC9D" w14:textId="77777777" w:rsidR="00293B12" w:rsidRPr="00293B12" w:rsidRDefault="00293B12" w:rsidP="00293B12">
      <w:pPr>
        <w:widowControl w:val="0"/>
        <w:contextualSpacing/>
        <w:jc w:val="both"/>
        <w:rPr>
          <w:b/>
          <w:i/>
          <w:sz w:val="26"/>
          <w:szCs w:val="26"/>
        </w:rPr>
      </w:pPr>
      <w:r w:rsidRPr="00293B12">
        <w:rPr>
          <w:color w:val="000000"/>
          <w:sz w:val="26"/>
          <w:szCs w:val="26"/>
          <w:shd w:val="clear" w:color="auto" w:fill="FFFFFF"/>
        </w:rPr>
        <w:t>-</w:t>
      </w:r>
      <w:r w:rsidRPr="00293B12">
        <w:rPr>
          <w:color w:val="000000" w:themeColor="text1"/>
          <w:sz w:val="26"/>
          <w:szCs w:val="26"/>
        </w:rPr>
        <w:t xml:space="preserve"> Творческий коллектив сотрудников МБОУ «СОШ № 59 им. Г.М. Мыльникова», автор Тарасова Людмила Константиновна, «Семья: истоки любви и радости»</w:t>
      </w:r>
      <w:r w:rsidRPr="00293B12">
        <w:rPr>
          <w:b/>
          <w:sz w:val="26"/>
          <w:szCs w:val="26"/>
        </w:rPr>
        <w:t xml:space="preserve">  </w:t>
      </w:r>
      <w:r w:rsidRPr="00293B12">
        <w:rPr>
          <w:b/>
          <w:i/>
          <w:sz w:val="26"/>
          <w:szCs w:val="26"/>
        </w:rPr>
        <w:t xml:space="preserve"> </w:t>
      </w:r>
    </w:p>
    <w:p w14:paraId="62A6142E" w14:textId="77777777" w:rsidR="00293B12" w:rsidRPr="00293B12" w:rsidRDefault="00293B12" w:rsidP="00293B12">
      <w:pPr>
        <w:jc w:val="both"/>
        <w:rPr>
          <w:sz w:val="26"/>
          <w:szCs w:val="26"/>
        </w:rPr>
      </w:pPr>
      <w:r w:rsidRPr="00293B12">
        <w:rPr>
          <w:color w:val="000000" w:themeColor="text1"/>
          <w:sz w:val="26"/>
          <w:szCs w:val="26"/>
        </w:rPr>
        <w:t>- Коллектив сотрудников МБУДО «Центр детского творчества»</w:t>
      </w:r>
      <w:r w:rsidRPr="00293B12">
        <w:rPr>
          <w:sz w:val="26"/>
          <w:szCs w:val="26"/>
        </w:rPr>
        <w:t xml:space="preserve">, </w:t>
      </w:r>
      <w:r w:rsidRPr="00293B12">
        <w:rPr>
          <w:color w:val="000000" w:themeColor="text1"/>
          <w:sz w:val="26"/>
          <w:szCs w:val="26"/>
        </w:rPr>
        <w:t>руководитель Кузьмина Екатерина Владимировна, педагог доп. образования, «</w:t>
      </w:r>
      <w:r w:rsidRPr="00293B12">
        <w:rPr>
          <w:sz w:val="26"/>
          <w:szCs w:val="26"/>
        </w:rPr>
        <w:t>Как мы познакомились»</w:t>
      </w:r>
    </w:p>
    <w:p w14:paraId="097A946D" w14:textId="77777777" w:rsidR="00293B12" w:rsidRDefault="00293B12" w:rsidP="00293B12">
      <w:pPr>
        <w:jc w:val="both"/>
        <w:rPr>
          <w:b/>
          <w:sz w:val="26"/>
          <w:szCs w:val="26"/>
          <w:u w:val="single"/>
        </w:rPr>
      </w:pPr>
    </w:p>
    <w:p w14:paraId="18611E0D" w14:textId="75AD03E0" w:rsidR="00293B12" w:rsidRPr="00293B12" w:rsidRDefault="00293B12" w:rsidP="00293B12">
      <w:pPr>
        <w:jc w:val="both"/>
        <w:rPr>
          <w:b/>
          <w:sz w:val="26"/>
          <w:szCs w:val="26"/>
          <w:u w:val="single"/>
        </w:rPr>
      </w:pPr>
      <w:r w:rsidRPr="00293B12">
        <w:rPr>
          <w:b/>
          <w:sz w:val="26"/>
          <w:szCs w:val="26"/>
          <w:u w:val="single"/>
        </w:rPr>
        <w:t xml:space="preserve">В </w:t>
      </w:r>
      <w:r w:rsidRPr="00293B12">
        <w:rPr>
          <w:b/>
          <w:bCs/>
          <w:sz w:val="26"/>
          <w:szCs w:val="26"/>
          <w:u w:val="single"/>
        </w:rPr>
        <w:t>номинации «</w:t>
      </w:r>
      <w:r w:rsidRPr="00293B12">
        <w:rPr>
          <w:b/>
          <w:sz w:val="26"/>
          <w:szCs w:val="26"/>
          <w:u w:val="single"/>
        </w:rPr>
        <w:t>Оригинальный жанр» (коллективное выступление):</w:t>
      </w:r>
    </w:p>
    <w:p w14:paraId="60CA9D6E" w14:textId="77777777" w:rsidR="00293B12" w:rsidRPr="00293B12" w:rsidRDefault="00293B12" w:rsidP="00293B12">
      <w:pPr>
        <w:widowControl w:val="0"/>
        <w:jc w:val="both"/>
        <w:rPr>
          <w:b/>
          <w:i/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 степени:</w:t>
      </w:r>
    </w:p>
    <w:p w14:paraId="58067474" w14:textId="77777777" w:rsidR="00293B12" w:rsidRPr="00293B12" w:rsidRDefault="00293B12" w:rsidP="00293B12">
      <w:pPr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sz w:val="26"/>
          <w:szCs w:val="26"/>
        </w:rPr>
        <w:t xml:space="preserve">– </w:t>
      </w:r>
      <w:proofErr w:type="spellStart"/>
      <w:r w:rsidRPr="00293B12">
        <w:rPr>
          <w:color w:val="000000"/>
          <w:sz w:val="26"/>
          <w:szCs w:val="26"/>
          <w:shd w:val="clear" w:color="auto" w:fill="FFFFFF"/>
        </w:rPr>
        <w:t>Деречеву</w:t>
      </w:r>
      <w:proofErr w:type="spellEnd"/>
      <w:r w:rsidRPr="00293B12">
        <w:rPr>
          <w:color w:val="000000"/>
          <w:sz w:val="26"/>
          <w:szCs w:val="26"/>
          <w:shd w:val="clear" w:color="auto" w:fill="FFFFFF"/>
        </w:rPr>
        <w:t xml:space="preserve"> Алену Викторовну, тьютора МБДОУ «Детский сад № 119». «Там нет меня»</w:t>
      </w:r>
    </w:p>
    <w:p w14:paraId="0AAE6AC6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>- Коллектив сотрудников (руководители Сергеева Светлана Леонидовна, Лобова Анастасия Александровна) МБДОУ «Детский сад комбинированного вида № 9». «Коммунальная квартира»</w:t>
      </w:r>
    </w:p>
    <w:p w14:paraId="6042DF3B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  <w:shd w:val="clear" w:color="auto" w:fill="FFFFFF"/>
        </w:rPr>
        <w:t xml:space="preserve">- </w:t>
      </w:r>
      <w:r w:rsidRPr="00293B12">
        <w:rPr>
          <w:color w:val="000000" w:themeColor="text1"/>
          <w:sz w:val="26"/>
          <w:szCs w:val="26"/>
        </w:rPr>
        <w:t>Коллектива сотрудников МБОУ «СОШ № 55 им. А. Невского»,</w:t>
      </w:r>
      <w:r w:rsidRPr="00293B12">
        <w:rPr>
          <w:b/>
          <w:color w:val="000000" w:themeColor="text1"/>
          <w:sz w:val="26"/>
          <w:szCs w:val="26"/>
        </w:rPr>
        <w:t xml:space="preserve"> </w:t>
      </w:r>
      <w:r w:rsidRPr="00293B12">
        <w:rPr>
          <w:color w:val="000000" w:themeColor="text1"/>
          <w:sz w:val="26"/>
          <w:szCs w:val="26"/>
        </w:rPr>
        <w:t xml:space="preserve">руководитель </w:t>
      </w:r>
      <w:proofErr w:type="spellStart"/>
      <w:r w:rsidRPr="00293B12">
        <w:rPr>
          <w:color w:val="000000" w:themeColor="text1"/>
          <w:sz w:val="26"/>
          <w:szCs w:val="26"/>
        </w:rPr>
        <w:t>Решетницкая</w:t>
      </w:r>
      <w:proofErr w:type="spellEnd"/>
      <w:r w:rsidRPr="00293B12">
        <w:rPr>
          <w:color w:val="000000" w:themeColor="text1"/>
          <w:sz w:val="26"/>
          <w:szCs w:val="26"/>
        </w:rPr>
        <w:t xml:space="preserve"> Т.А, театр пластики</w:t>
      </w:r>
    </w:p>
    <w:p w14:paraId="007AC835" w14:textId="77777777" w:rsidR="00293B12" w:rsidRPr="00293B12" w:rsidRDefault="00293B12" w:rsidP="00293B12">
      <w:pPr>
        <w:widowControl w:val="0"/>
        <w:jc w:val="both"/>
        <w:rPr>
          <w:sz w:val="26"/>
          <w:szCs w:val="26"/>
        </w:rPr>
      </w:pPr>
      <w:r w:rsidRPr="00293B12">
        <w:rPr>
          <w:b/>
          <w:i/>
          <w:sz w:val="26"/>
          <w:szCs w:val="26"/>
        </w:rPr>
        <w:t>дипломом лауреата II степени:</w:t>
      </w:r>
    </w:p>
    <w:p w14:paraId="015F50B4" w14:textId="77777777" w:rsidR="00293B12" w:rsidRPr="00293B12" w:rsidRDefault="00293B12" w:rsidP="00293B12">
      <w:pPr>
        <w:jc w:val="both"/>
        <w:rPr>
          <w:color w:val="000000"/>
          <w:sz w:val="26"/>
          <w:szCs w:val="26"/>
          <w:shd w:val="clear" w:color="auto" w:fill="FFFFFF"/>
        </w:rPr>
      </w:pPr>
      <w:r w:rsidRPr="00293B12">
        <w:rPr>
          <w:color w:val="000000"/>
          <w:sz w:val="26"/>
          <w:szCs w:val="26"/>
        </w:rPr>
        <w:t xml:space="preserve">- </w:t>
      </w:r>
      <w:r w:rsidRPr="00293B12">
        <w:rPr>
          <w:sz w:val="26"/>
          <w:szCs w:val="26"/>
        </w:rPr>
        <w:t>Коллектив   сотрудников</w:t>
      </w:r>
      <w:r w:rsidRPr="00293B12">
        <w:rPr>
          <w:color w:val="000000"/>
          <w:sz w:val="26"/>
          <w:szCs w:val="26"/>
        </w:rPr>
        <w:t xml:space="preserve">   МБДОУ «</w:t>
      </w:r>
      <w:proofErr w:type="gramStart"/>
      <w:r w:rsidRPr="00293B12">
        <w:rPr>
          <w:color w:val="000000"/>
          <w:sz w:val="26"/>
          <w:szCs w:val="26"/>
        </w:rPr>
        <w:t>Детский  сад</w:t>
      </w:r>
      <w:proofErr w:type="gramEnd"/>
      <w:r w:rsidRPr="00293B12">
        <w:rPr>
          <w:color w:val="000000"/>
          <w:sz w:val="26"/>
          <w:szCs w:val="26"/>
        </w:rPr>
        <w:t xml:space="preserve">   комбинированного   вида № 112». «Веселая семейка»</w:t>
      </w:r>
    </w:p>
    <w:p w14:paraId="40A7CCC1" w14:textId="77777777" w:rsidR="00293B12" w:rsidRPr="00293B12" w:rsidRDefault="00293B12" w:rsidP="00293B12">
      <w:pPr>
        <w:jc w:val="both"/>
        <w:rPr>
          <w:b/>
          <w:i/>
          <w:color w:val="000000"/>
          <w:sz w:val="26"/>
          <w:szCs w:val="26"/>
        </w:rPr>
      </w:pPr>
      <w:r w:rsidRPr="00293B12">
        <w:rPr>
          <w:b/>
          <w:i/>
          <w:color w:val="000000"/>
          <w:sz w:val="26"/>
          <w:szCs w:val="26"/>
        </w:rPr>
        <w:t>дипломом лауреата III степени:</w:t>
      </w:r>
    </w:p>
    <w:p w14:paraId="0066D268" w14:textId="77777777" w:rsidR="00293B12" w:rsidRDefault="00293B12" w:rsidP="00293B12">
      <w:pPr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- Коллектив </w:t>
      </w:r>
      <w:proofErr w:type="gramStart"/>
      <w:r w:rsidRPr="00293B12">
        <w:rPr>
          <w:sz w:val="26"/>
          <w:szCs w:val="26"/>
        </w:rPr>
        <w:t>сотрудников  МБДОУ</w:t>
      </w:r>
      <w:proofErr w:type="gramEnd"/>
      <w:r w:rsidRPr="00293B12">
        <w:rPr>
          <w:sz w:val="26"/>
          <w:szCs w:val="26"/>
        </w:rPr>
        <w:t xml:space="preserve"> «Детский   сад   комбинированного   вида   № 121», «Красота вне времени»</w:t>
      </w:r>
    </w:p>
    <w:p w14:paraId="4E36D468" w14:textId="77777777" w:rsidR="00446FBD" w:rsidRPr="00446FBD" w:rsidRDefault="00446FBD" w:rsidP="00446FBD">
      <w:pPr>
        <w:pStyle w:val="ad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2C2D2E"/>
          <w:sz w:val="26"/>
          <w:szCs w:val="26"/>
        </w:rPr>
      </w:pPr>
      <w:r w:rsidRPr="00446FBD">
        <w:rPr>
          <w:color w:val="2C2D2E"/>
          <w:sz w:val="26"/>
          <w:szCs w:val="26"/>
        </w:rPr>
        <w:t xml:space="preserve">- Силину Ирину Владимировну, воспитателя, Букрееву Наталью Юрьевну, инструктора по физической культуре, Хлынину Анну Викторовну, медицинскую сестру по </w:t>
      </w:r>
      <w:proofErr w:type="gramStart"/>
      <w:r w:rsidRPr="00446FBD">
        <w:rPr>
          <w:color w:val="2C2D2E"/>
          <w:sz w:val="26"/>
          <w:szCs w:val="26"/>
        </w:rPr>
        <w:t>физиотерапии  МБДОУ</w:t>
      </w:r>
      <w:proofErr w:type="gramEnd"/>
      <w:r w:rsidRPr="00446FBD">
        <w:rPr>
          <w:color w:val="2C2D2E"/>
          <w:sz w:val="26"/>
          <w:szCs w:val="26"/>
        </w:rPr>
        <w:t xml:space="preserve"> «Детский сад компенсирующего вида № 102», танец «Салат»</w:t>
      </w:r>
    </w:p>
    <w:p w14:paraId="42FAE65B" w14:textId="77777777" w:rsidR="00446FBD" w:rsidRPr="00293B12" w:rsidRDefault="00446FBD" w:rsidP="00293B12">
      <w:pPr>
        <w:jc w:val="both"/>
        <w:rPr>
          <w:color w:val="000000"/>
          <w:sz w:val="26"/>
          <w:szCs w:val="26"/>
        </w:rPr>
      </w:pPr>
    </w:p>
    <w:p w14:paraId="03A29330" w14:textId="77777777" w:rsidR="00293B12" w:rsidRPr="00293B12" w:rsidRDefault="00293B12" w:rsidP="00293B12">
      <w:pPr>
        <w:widowControl w:val="0"/>
        <w:ind w:firstLine="708"/>
        <w:jc w:val="both"/>
        <w:rPr>
          <w:b/>
          <w:bCs/>
          <w:i/>
          <w:iCs/>
          <w:color w:val="000000"/>
          <w:sz w:val="26"/>
          <w:szCs w:val="26"/>
        </w:rPr>
      </w:pPr>
      <w:r w:rsidRPr="00293B12">
        <w:rPr>
          <w:b/>
          <w:bCs/>
          <w:color w:val="000000"/>
          <w:sz w:val="26"/>
          <w:szCs w:val="26"/>
        </w:rPr>
        <w:t xml:space="preserve">2. Наградить дипломом в специальной номинации:  </w:t>
      </w:r>
    </w:p>
    <w:p w14:paraId="0EF53CC8" w14:textId="77777777" w:rsidR="00293B12" w:rsidRPr="00293B12" w:rsidRDefault="00293B12" w:rsidP="00293B12">
      <w:pPr>
        <w:ind w:firstLine="708"/>
        <w:jc w:val="both"/>
        <w:rPr>
          <w:b/>
          <w:bCs/>
          <w:iCs/>
          <w:color w:val="000000"/>
          <w:sz w:val="26"/>
          <w:szCs w:val="26"/>
          <w:u w:val="single"/>
        </w:rPr>
      </w:pPr>
      <w:r w:rsidRPr="00293B12">
        <w:rPr>
          <w:b/>
          <w:bCs/>
          <w:iCs/>
          <w:color w:val="000000"/>
          <w:sz w:val="26"/>
          <w:szCs w:val="26"/>
          <w:u w:val="single"/>
        </w:rPr>
        <w:t>«Лучшее создание образа»:</w:t>
      </w:r>
    </w:p>
    <w:p w14:paraId="71298A2C" w14:textId="77777777" w:rsidR="00293B12" w:rsidRPr="00293B12" w:rsidRDefault="00293B12" w:rsidP="00293B12">
      <w:pPr>
        <w:widowControl w:val="0"/>
        <w:jc w:val="both"/>
        <w:rPr>
          <w:color w:val="000000"/>
          <w:sz w:val="26"/>
          <w:szCs w:val="26"/>
        </w:rPr>
      </w:pPr>
      <w:r w:rsidRPr="00293B12">
        <w:rPr>
          <w:color w:val="000000"/>
          <w:sz w:val="26"/>
          <w:szCs w:val="26"/>
        </w:rPr>
        <w:t xml:space="preserve">- </w:t>
      </w:r>
      <w:proofErr w:type="spellStart"/>
      <w:r w:rsidRPr="00293B12">
        <w:rPr>
          <w:color w:val="000000"/>
          <w:sz w:val="26"/>
          <w:szCs w:val="26"/>
        </w:rPr>
        <w:t>Вьюшкову</w:t>
      </w:r>
      <w:proofErr w:type="spellEnd"/>
      <w:r w:rsidRPr="00293B12">
        <w:rPr>
          <w:color w:val="000000"/>
          <w:sz w:val="26"/>
          <w:szCs w:val="26"/>
        </w:rPr>
        <w:t xml:space="preserve"> Ирину Викторовну, педагога-психолога МБДОУ «Детский сад комбинированного вида № 120».</w:t>
      </w:r>
    </w:p>
    <w:p w14:paraId="61A6B8E0" w14:textId="77777777" w:rsidR="00293B12" w:rsidRPr="00293B12" w:rsidRDefault="00293B12" w:rsidP="00293B12">
      <w:pPr>
        <w:ind w:firstLine="708"/>
        <w:jc w:val="both"/>
        <w:rPr>
          <w:b/>
          <w:bCs/>
          <w:i/>
          <w:iCs/>
          <w:color w:val="000000"/>
          <w:sz w:val="26"/>
          <w:szCs w:val="26"/>
        </w:rPr>
      </w:pPr>
    </w:p>
    <w:p w14:paraId="540F4769" w14:textId="77777777" w:rsidR="00293B12" w:rsidRPr="00293B12" w:rsidRDefault="00293B12" w:rsidP="00293B12">
      <w:pPr>
        <w:tabs>
          <w:tab w:val="left" w:pos="7371"/>
        </w:tabs>
        <w:jc w:val="both"/>
        <w:rPr>
          <w:sz w:val="26"/>
          <w:szCs w:val="26"/>
        </w:rPr>
      </w:pPr>
      <w:r w:rsidRPr="00293B12">
        <w:rPr>
          <w:sz w:val="26"/>
          <w:szCs w:val="26"/>
        </w:rPr>
        <w:t>Сопредседатель жюри                                                                       Боева М.В.</w:t>
      </w:r>
    </w:p>
    <w:p w14:paraId="69335F68" w14:textId="77777777" w:rsidR="00293B12" w:rsidRPr="00293B12" w:rsidRDefault="00293B12" w:rsidP="00293B12">
      <w:pPr>
        <w:tabs>
          <w:tab w:val="left" w:pos="7371"/>
        </w:tabs>
        <w:jc w:val="both"/>
        <w:rPr>
          <w:sz w:val="26"/>
          <w:szCs w:val="26"/>
        </w:rPr>
      </w:pPr>
      <w:r w:rsidRPr="00293B12">
        <w:rPr>
          <w:sz w:val="26"/>
          <w:szCs w:val="26"/>
        </w:rPr>
        <w:t>Секретарь жюри                                                                                 Королева В.Н.</w:t>
      </w:r>
    </w:p>
    <w:p w14:paraId="72E017EF" w14:textId="77777777" w:rsidR="00293B12" w:rsidRPr="00293B12" w:rsidRDefault="00293B12" w:rsidP="00293B12">
      <w:pPr>
        <w:ind w:left="6804"/>
        <w:jc w:val="both"/>
        <w:rPr>
          <w:b/>
          <w:sz w:val="26"/>
          <w:szCs w:val="26"/>
        </w:rPr>
      </w:pPr>
      <w:r w:rsidRPr="00293B12">
        <w:rPr>
          <w:b/>
          <w:sz w:val="26"/>
          <w:szCs w:val="26"/>
        </w:rPr>
        <w:t>Члены жюри:</w:t>
      </w:r>
    </w:p>
    <w:p w14:paraId="1A030F08" w14:textId="77777777" w:rsidR="00293B12" w:rsidRPr="00293B12" w:rsidRDefault="00293B12" w:rsidP="00293B12">
      <w:pPr>
        <w:ind w:left="6804" w:firstLine="276"/>
        <w:jc w:val="both"/>
        <w:rPr>
          <w:sz w:val="26"/>
          <w:szCs w:val="26"/>
        </w:rPr>
      </w:pPr>
      <w:proofErr w:type="spellStart"/>
      <w:r w:rsidRPr="00293B12">
        <w:rPr>
          <w:sz w:val="26"/>
          <w:szCs w:val="26"/>
        </w:rPr>
        <w:t>Волщукова</w:t>
      </w:r>
      <w:proofErr w:type="spellEnd"/>
      <w:r w:rsidRPr="00293B12">
        <w:rPr>
          <w:sz w:val="26"/>
          <w:szCs w:val="26"/>
        </w:rPr>
        <w:t xml:space="preserve"> А.Г. </w:t>
      </w:r>
    </w:p>
    <w:p w14:paraId="02646C45" w14:textId="77777777" w:rsidR="00293B12" w:rsidRPr="00293B12" w:rsidRDefault="00293B12" w:rsidP="00293B12">
      <w:pPr>
        <w:ind w:left="6804" w:firstLine="276"/>
        <w:jc w:val="both"/>
        <w:rPr>
          <w:sz w:val="26"/>
          <w:szCs w:val="26"/>
        </w:rPr>
      </w:pPr>
      <w:r w:rsidRPr="00293B12">
        <w:rPr>
          <w:sz w:val="26"/>
          <w:szCs w:val="26"/>
        </w:rPr>
        <w:t>Анищенко Е.В.,</w:t>
      </w:r>
    </w:p>
    <w:p w14:paraId="619A35AE" w14:textId="77777777" w:rsidR="00293B12" w:rsidRPr="00293B12" w:rsidRDefault="00293B12" w:rsidP="00293B12">
      <w:pPr>
        <w:ind w:left="6804" w:firstLine="0"/>
        <w:jc w:val="both"/>
        <w:rPr>
          <w:sz w:val="26"/>
          <w:szCs w:val="26"/>
        </w:rPr>
      </w:pPr>
      <w:r w:rsidRPr="00293B12">
        <w:rPr>
          <w:sz w:val="26"/>
          <w:szCs w:val="26"/>
        </w:rPr>
        <w:t>Столбова-</w:t>
      </w:r>
      <w:proofErr w:type="spellStart"/>
      <w:r w:rsidRPr="00293B12">
        <w:rPr>
          <w:sz w:val="26"/>
          <w:szCs w:val="26"/>
        </w:rPr>
        <w:t>Шкалина</w:t>
      </w:r>
      <w:proofErr w:type="spellEnd"/>
      <w:r w:rsidRPr="00293B12">
        <w:rPr>
          <w:sz w:val="26"/>
          <w:szCs w:val="26"/>
        </w:rPr>
        <w:t xml:space="preserve"> Н.Н.</w:t>
      </w:r>
    </w:p>
    <w:p w14:paraId="740A5144" w14:textId="77777777" w:rsidR="00293B12" w:rsidRPr="00293B12" w:rsidRDefault="00293B12" w:rsidP="00293B12">
      <w:pPr>
        <w:tabs>
          <w:tab w:val="left" w:pos="7371"/>
        </w:tabs>
        <w:jc w:val="both"/>
        <w:rPr>
          <w:sz w:val="26"/>
          <w:szCs w:val="26"/>
        </w:rPr>
      </w:pPr>
      <w:r w:rsidRPr="00293B12">
        <w:rPr>
          <w:sz w:val="26"/>
          <w:szCs w:val="26"/>
        </w:rPr>
        <w:t xml:space="preserve">                                                                                                         </w:t>
      </w:r>
      <w:r w:rsidRPr="00293B12">
        <w:rPr>
          <w:sz w:val="26"/>
          <w:szCs w:val="26"/>
        </w:rPr>
        <w:tab/>
        <w:t>Глобина В.Ю.</w:t>
      </w:r>
    </w:p>
    <w:p w14:paraId="4ADC949D" w14:textId="77777777" w:rsidR="00293B12" w:rsidRPr="00293B12" w:rsidRDefault="00293B12" w:rsidP="00293B12">
      <w:pPr>
        <w:tabs>
          <w:tab w:val="left" w:pos="7371"/>
        </w:tabs>
        <w:jc w:val="both"/>
        <w:rPr>
          <w:color w:val="000000"/>
          <w:sz w:val="26"/>
          <w:szCs w:val="26"/>
        </w:rPr>
      </w:pPr>
      <w:r w:rsidRPr="00293B12">
        <w:rPr>
          <w:sz w:val="26"/>
          <w:szCs w:val="26"/>
        </w:rPr>
        <w:tab/>
      </w:r>
      <w:r w:rsidRPr="00293B12">
        <w:rPr>
          <w:color w:val="000000"/>
          <w:sz w:val="26"/>
          <w:szCs w:val="26"/>
        </w:rPr>
        <w:t>Еремин Н.С.</w:t>
      </w:r>
    </w:p>
    <w:p w14:paraId="0B3E2F11" w14:textId="77777777" w:rsidR="00293B12" w:rsidRPr="00293B12" w:rsidRDefault="00293B12" w:rsidP="00293B12">
      <w:pPr>
        <w:tabs>
          <w:tab w:val="left" w:pos="7371"/>
        </w:tabs>
        <w:ind w:left="4962"/>
        <w:jc w:val="both"/>
        <w:rPr>
          <w:sz w:val="26"/>
          <w:szCs w:val="26"/>
        </w:rPr>
      </w:pPr>
      <w:r w:rsidRPr="00293B12">
        <w:rPr>
          <w:color w:val="000000"/>
          <w:sz w:val="26"/>
          <w:szCs w:val="26"/>
        </w:rPr>
        <w:tab/>
        <w:t xml:space="preserve">Золотухина М.С. </w:t>
      </w:r>
    </w:p>
    <w:p w14:paraId="6BA06575" w14:textId="77777777" w:rsidR="00293B12" w:rsidRPr="00293B12" w:rsidRDefault="00293B12" w:rsidP="00293B12">
      <w:pPr>
        <w:tabs>
          <w:tab w:val="left" w:pos="7371"/>
        </w:tabs>
        <w:jc w:val="both"/>
        <w:rPr>
          <w:sz w:val="26"/>
          <w:szCs w:val="26"/>
        </w:rPr>
      </w:pPr>
    </w:p>
    <w:p w14:paraId="036121E2" w14:textId="77777777" w:rsidR="00293B12" w:rsidRPr="00293B12" w:rsidRDefault="00293B12" w:rsidP="00293B12">
      <w:pPr>
        <w:widowControl w:val="0"/>
        <w:ind w:firstLine="708"/>
        <w:jc w:val="both"/>
        <w:rPr>
          <w:color w:val="000000"/>
          <w:sz w:val="26"/>
          <w:szCs w:val="26"/>
        </w:rPr>
      </w:pPr>
    </w:p>
    <w:p w14:paraId="405D8FA0" w14:textId="77777777" w:rsidR="00293B12" w:rsidRPr="00293B12" w:rsidRDefault="00293B12" w:rsidP="00293B12">
      <w:pPr>
        <w:ind w:left="6804"/>
        <w:jc w:val="both"/>
        <w:rPr>
          <w:sz w:val="26"/>
          <w:szCs w:val="26"/>
        </w:rPr>
      </w:pPr>
    </w:p>
    <w:p w14:paraId="605BD3A0" w14:textId="77777777" w:rsidR="00293B12" w:rsidRPr="00293B12" w:rsidRDefault="00293B12" w:rsidP="00293B12">
      <w:pPr>
        <w:ind w:left="6804"/>
        <w:jc w:val="both"/>
        <w:rPr>
          <w:sz w:val="26"/>
          <w:szCs w:val="26"/>
        </w:rPr>
      </w:pPr>
    </w:p>
    <w:p w14:paraId="3B3FBBF3" w14:textId="77777777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09503158" w14:textId="6481B40A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p w14:paraId="5EE4D0E0" w14:textId="0B2E1B23" w:rsidR="00293B12" w:rsidRPr="00293B12" w:rsidRDefault="00293B12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sz w:val="26"/>
          <w:szCs w:val="26"/>
          <w:lang w:eastAsia="ar-SA"/>
        </w:rPr>
      </w:pPr>
    </w:p>
    <w:sectPr w:rsidR="00293B12" w:rsidRPr="00293B12" w:rsidSect="004448AC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1658F"/>
    <w:multiLevelType w:val="hybridMultilevel"/>
    <w:tmpl w:val="C882A4E2"/>
    <w:lvl w:ilvl="0" w:tplc="F67EC8F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4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5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8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7C61783E"/>
    <w:multiLevelType w:val="hybridMultilevel"/>
    <w:tmpl w:val="39D4D848"/>
    <w:lvl w:ilvl="0" w:tplc="BC92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813279">
    <w:abstractNumId w:val="7"/>
  </w:num>
  <w:num w:numId="2" w16cid:durableId="226113077">
    <w:abstractNumId w:val="4"/>
  </w:num>
  <w:num w:numId="3" w16cid:durableId="906842711">
    <w:abstractNumId w:val="9"/>
  </w:num>
  <w:num w:numId="4" w16cid:durableId="95905846">
    <w:abstractNumId w:val="0"/>
  </w:num>
  <w:num w:numId="5" w16cid:durableId="411511990">
    <w:abstractNumId w:val="3"/>
  </w:num>
  <w:num w:numId="6" w16cid:durableId="565916066">
    <w:abstractNumId w:val="10"/>
  </w:num>
  <w:num w:numId="7" w16cid:durableId="576134364">
    <w:abstractNumId w:val="5"/>
  </w:num>
  <w:num w:numId="8" w16cid:durableId="1926263339">
    <w:abstractNumId w:val="8"/>
  </w:num>
  <w:num w:numId="9" w16cid:durableId="1412040347">
    <w:abstractNumId w:val="6"/>
  </w:num>
  <w:num w:numId="10" w16cid:durableId="1295797251">
    <w:abstractNumId w:val="2"/>
  </w:num>
  <w:num w:numId="11" w16cid:durableId="747075898">
    <w:abstractNumId w:val="1"/>
  </w:num>
  <w:num w:numId="12" w16cid:durableId="520703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41FCC"/>
    <w:rsid w:val="000502DA"/>
    <w:rsid w:val="0005031D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A4801"/>
    <w:rsid w:val="000C6B37"/>
    <w:rsid w:val="000C7A3D"/>
    <w:rsid w:val="000D07B2"/>
    <w:rsid w:val="000D43EF"/>
    <w:rsid w:val="000E1606"/>
    <w:rsid w:val="000E75DC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B12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448AC"/>
    <w:rsid w:val="00446FBD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3C47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3783"/>
    <w:rsid w:val="008D4079"/>
    <w:rsid w:val="008D412C"/>
    <w:rsid w:val="008E6E0F"/>
    <w:rsid w:val="008F6D15"/>
    <w:rsid w:val="009050A4"/>
    <w:rsid w:val="009076C7"/>
    <w:rsid w:val="00911A3A"/>
    <w:rsid w:val="00914832"/>
    <w:rsid w:val="00925BFD"/>
    <w:rsid w:val="00926446"/>
    <w:rsid w:val="00931F22"/>
    <w:rsid w:val="00941750"/>
    <w:rsid w:val="00964DB9"/>
    <w:rsid w:val="009654EF"/>
    <w:rsid w:val="00971A5E"/>
    <w:rsid w:val="00971FB5"/>
    <w:rsid w:val="00980EF5"/>
    <w:rsid w:val="00981AD2"/>
    <w:rsid w:val="0098533D"/>
    <w:rsid w:val="00987845"/>
    <w:rsid w:val="0099445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0DB8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0A9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99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character" w:customStyle="1" w:styleId="30">
    <w:name w:val="Заголовок 3 Знак"/>
    <w:basedOn w:val="a0"/>
    <w:link w:val="3"/>
    <w:rsid w:val="008D3783"/>
    <w:rPr>
      <w:b/>
      <w:sz w:val="28"/>
    </w:rPr>
  </w:style>
  <w:style w:type="paragraph" w:styleId="31">
    <w:name w:val="Body Text Indent 3"/>
    <w:basedOn w:val="a"/>
    <w:link w:val="32"/>
    <w:semiHidden/>
    <w:unhideWhenUsed/>
    <w:rsid w:val="00293B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293B12"/>
    <w:rPr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446FBD"/>
    <w:pPr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FD595-98EB-4662-9277-62A3C5CA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201</TotalTime>
  <Pages>10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22565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92</cp:revision>
  <cp:lastPrinted>2024-04-15T14:31:00Z</cp:lastPrinted>
  <dcterms:created xsi:type="dcterms:W3CDTF">2022-03-18T09:18:00Z</dcterms:created>
  <dcterms:modified xsi:type="dcterms:W3CDTF">2024-06-18T12:43:00Z</dcterms:modified>
</cp:coreProperties>
</file>